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E620FF" w14:textId="34977415" w:rsidR="00D06054" w:rsidRPr="00D06054" w:rsidRDefault="00D06054" w:rsidP="00D06054">
      <w:pPr>
        <w:widowControl w:val="0"/>
        <w:tabs>
          <w:tab w:val="left" w:pos="2127"/>
        </w:tabs>
        <w:spacing w:before="120" w:after="120"/>
        <w:ind w:left="2127" w:hanging="2127"/>
        <w:rPr>
          <w:rFonts w:ascii="Arial" w:eastAsia="SimSun" w:hAnsi="Arial"/>
          <w:b/>
        </w:rPr>
      </w:pPr>
      <w:bookmarkStart w:id="0" w:name="_Hlk170339364"/>
      <w:bookmarkEnd w:id="0"/>
      <w:r w:rsidRPr="00D06054">
        <w:rPr>
          <w:rFonts w:ascii="Arial" w:eastAsia="SimSun" w:hAnsi="Arial"/>
          <w:b/>
          <w:lang w:eastAsia="en-US"/>
        </w:rPr>
        <w:t>Source:</w:t>
      </w:r>
      <w:r w:rsidRPr="00D06054">
        <w:rPr>
          <w:rFonts w:ascii="Arial" w:eastAsia="SimSun" w:hAnsi="Arial"/>
          <w:b/>
          <w:lang w:eastAsia="en-US"/>
        </w:rPr>
        <w:tab/>
      </w:r>
      <w:r w:rsidR="00A66199" w:rsidRPr="00A66199">
        <w:rPr>
          <w:rFonts w:ascii="Arial" w:eastAsia="SimSun" w:hAnsi="Arial"/>
          <w:b/>
          <w:lang w:eastAsia="en-US"/>
        </w:rPr>
        <w:t>Beijing Xiaomi Mobile Software</w:t>
      </w:r>
    </w:p>
    <w:p w14:paraId="098C8FF6" w14:textId="5EF8B9ED" w:rsidR="00D06054" w:rsidRPr="00D06054" w:rsidRDefault="5C7DDA9F" w:rsidP="0A913A87">
      <w:pPr>
        <w:widowControl w:val="0"/>
        <w:tabs>
          <w:tab w:val="left" w:pos="2127"/>
        </w:tabs>
        <w:spacing w:after="120"/>
        <w:ind w:left="2131" w:hanging="2131"/>
        <w:rPr>
          <w:rFonts w:ascii="Arial" w:eastAsia="SimSun" w:hAnsi="Arial"/>
          <w:b/>
          <w:bCs/>
        </w:rPr>
      </w:pPr>
      <w:r w:rsidRPr="1432F333">
        <w:rPr>
          <w:rFonts w:ascii="Arial" w:eastAsia="SimSun" w:hAnsi="Arial"/>
          <w:b/>
          <w:bCs/>
          <w:lang w:eastAsia="en-US"/>
        </w:rPr>
        <w:t>Title:</w:t>
      </w:r>
      <w:r w:rsidR="00D06054">
        <w:tab/>
      </w:r>
      <w:r w:rsidR="00D06054">
        <w:tab/>
      </w:r>
      <w:r w:rsidR="6B516CB1" w:rsidRPr="1432F333">
        <w:rPr>
          <w:rFonts w:ascii="Arial" w:eastAsia="SimSun" w:hAnsi="Arial"/>
          <w:b/>
          <w:bCs/>
        </w:rPr>
        <w:t xml:space="preserve">Update proposals for </w:t>
      </w:r>
      <w:r w:rsidR="5F2C7E0C" w:rsidRPr="1432F333">
        <w:rPr>
          <w:rFonts w:ascii="Arial" w:eastAsia="SimSun" w:hAnsi="Arial"/>
          <w:b/>
          <w:bCs/>
        </w:rPr>
        <w:t>TR 26.933</w:t>
      </w:r>
      <w:r w:rsidR="131C1688" w:rsidRPr="1432F333">
        <w:rPr>
          <w:rFonts w:ascii="Arial" w:eastAsia="SimSun" w:hAnsi="Arial"/>
          <w:b/>
          <w:bCs/>
        </w:rPr>
        <w:t xml:space="preserve"> v1.0.0</w:t>
      </w:r>
    </w:p>
    <w:p w14:paraId="707B821E" w14:textId="1E23C186" w:rsidR="00D06054" w:rsidRPr="00D06054" w:rsidRDefault="00D06054" w:rsidP="00D06054">
      <w:pPr>
        <w:keepNext/>
        <w:widowControl w:val="0"/>
        <w:tabs>
          <w:tab w:val="left" w:pos="2127"/>
        </w:tabs>
        <w:spacing w:after="120"/>
        <w:outlineLvl w:val="1"/>
        <w:rPr>
          <w:rFonts w:ascii="Arial" w:eastAsia="SimSun" w:hAnsi="Arial"/>
          <w:b/>
        </w:rPr>
      </w:pPr>
      <w:r w:rsidRPr="00D06054">
        <w:rPr>
          <w:rFonts w:ascii="Arial" w:eastAsia="SimSun" w:hAnsi="Arial"/>
          <w:b/>
          <w:lang w:eastAsia="en-US"/>
        </w:rPr>
        <w:t>Document for:</w:t>
      </w:r>
      <w:r w:rsidRPr="00D06054">
        <w:rPr>
          <w:rFonts w:ascii="Arial" w:eastAsia="SimSun" w:hAnsi="Arial"/>
          <w:b/>
          <w:lang w:eastAsia="en-US"/>
        </w:rPr>
        <w:tab/>
      </w:r>
      <w:r>
        <w:rPr>
          <w:rFonts w:ascii="Arial" w:eastAsia="SimSun" w:hAnsi="Arial"/>
          <w:b/>
          <w:lang w:eastAsia="en-US"/>
        </w:rPr>
        <w:t>discussion</w:t>
      </w:r>
      <w:r w:rsidR="00220A12">
        <w:rPr>
          <w:rFonts w:ascii="Arial" w:eastAsia="SimSun" w:hAnsi="Arial" w:hint="eastAsia"/>
          <w:b/>
        </w:rPr>
        <w:t>&amp; agreement</w:t>
      </w:r>
    </w:p>
    <w:p w14:paraId="75AB9D8E" w14:textId="23910F46" w:rsidR="00D06054" w:rsidRPr="00D06054" w:rsidRDefault="5C7DDA9F" w:rsidP="1432F333">
      <w:pPr>
        <w:keepNext/>
        <w:widowControl w:val="0"/>
        <w:tabs>
          <w:tab w:val="left" w:pos="2127"/>
        </w:tabs>
        <w:spacing w:after="120"/>
        <w:outlineLvl w:val="1"/>
        <w:rPr>
          <w:rFonts w:ascii="Arial" w:eastAsia="SimSun" w:hAnsi="Arial"/>
          <w:b/>
          <w:bCs/>
          <w:lang w:eastAsia="en-US"/>
        </w:rPr>
      </w:pPr>
      <w:r w:rsidRPr="1432F333">
        <w:rPr>
          <w:rFonts w:ascii="Arial" w:eastAsia="SimSun" w:hAnsi="Arial"/>
          <w:b/>
          <w:bCs/>
          <w:lang w:eastAsia="en-US"/>
        </w:rPr>
        <w:t>Agenda Item:</w:t>
      </w:r>
      <w:r w:rsidR="00D06054">
        <w:tab/>
      </w:r>
      <w:r w:rsidR="3FF12D7A" w:rsidRPr="1432F333">
        <w:rPr>
          <w:rFonts w:ascii="Arial" w:eastAsia="SimSun" w:hAnsi="Arial"/>
          <w:b/>
          <w:bCs/>
          <w:lang w:eastAsia="en-US"/>
        </w:rPr>
        <w:t>1.6</w:t>
      </w:r>
    </w:p>
    <w:p w14:paraId="40D01A56" w14:textId="77777777" w:rsidR="00560A01" w:rsidRDefault="00560A01" w:rsidP="001B2764">
      <w:pPr>
        <w:pStyle w:val="Heading1"/>
      </w:pPr>
      <w:r w:rsidRPr="001B2764">
        <w:t>Introduction</w:t>
      </w:r>
    </w:p>
    <w:p w14:paraId="01461313" w14:textId="5E4435E6" w:rsidR="00D11A70" w:rsidRDefault="7864601F" w:rsidP="1432F333">
      <w:pPr>
        <w:rPr>
          <w:lang w:val="en-US"/>
        </w:rPr>
      </w:pPr>
      <w:r w:rsidRPr="1432F333">
        <w:rPr>
          <w:lang w:val="en-US"/>
        </w:rPr>
        <w:t xml:space="preserve">This contribution </w:t>
      </w:r>
      <w:r w:rsidR="6A1F33D1" w:rsidRPr="1432F333">
        <w:rPr>
          <w:lang w:val="en-US"/>
        </w:rPr>
        <w:t>aims</w:t>
      </w:r>
      <w:r w:rsidRPr="1432F333">
        <w:rPr>
          <w:lang w:val="en-US"/>
        </w:rPr>
        <w:t xml:space="preserve"> to update the </w:t>
      </w:r>
      <w:r w:rsidR="68D8A420" w:rsidRPr="033BA6AF">
        <w:rPr>
          <w:lang w:val="en-US"/>
        </w:rPr>
        <w:t>remaining</w:t>
      </w:r>
      <w:r w:rsidRPr="1432F333">
        <w:rPr>
          <w:lang w:val="en-US"/>
        </w:rPr>
        <w:t xml:space="preserve"> part of TR 26.933. </w:t>
      </w:r>
      <w:r w:rsidR="147B19B2" w:rsidRPr="033BA6AF">
        <w:rPr>
          <w:lang w:val="en-US"/>
        </w:rPr>
        <w:t>Proposing to</w:t>
      </w:r>
      <w:r w:rsidRPr="033BA6AF">
        <w:rPr>
          <w:lang w:val="en-US"/>
        </w:rPr>
        <w:t xml:space="preserve"> </w:t>
      </w:r>
      <w:r w:rsidR="3F2077BD" w:rsidRPr="033BA6AF">
        <w:rPr>
          <w:lang w:val="en-US"/>
        </w:rPr>
        <w:t>include</w:t>
      </w:r>
      <w:r w:rsidRPr="1432F333">
        <w:rPr>
          <w:lang w:val="en-US"/>
        </w:rPr>
        <w:t xml:space="preserve"> the content</w:t>
      </w:r>
      <w:r w:rsidR="006D79EE">
        <w:rPr>
          <w:lang w:val="en-US"/>
        </w:rPr>
        <w:t>s</w:t>
      </w:r>
      <w:r w:rsidRPr="1432F333">
        <w:rPr>
          <w:lang w:val="en-US"/>
        </w:rPr>
        <w:t xml:space="preserve"> in </w:t>
      </w:r>
      <w:r w:rsidR="51D016B6" w:rsidRPr="1432F333">
        <w:rPr>
          <w:lang w:val="en-US"/>
        </w:rPr>
        <w:t>chapter</w:t>
      </w:r>
      <w:r w:rsidRPr="1432F333">
        <w:rPr>
          <w:lang w:val="en-US"/>
        </w:rPr>
        <w:t xml:space="preserve"> 2 </w:t>
      </w:r>
      <w:r w:rsidR="006D79EE">
        <w:rPr>
          <w:lang w:val="en-US"/>
        </w:rPr>
        <w:t>to</w:t>
      </w:r>
      <w:r w:rsidR="34D8E9E7" w:rsidRPr="1432F333">
        <w:rPr>
          <w:lang w:val="en-US"/>
        </w:rPr>
        <w:t xml:space="preserve"> the </w:t>
      </w:r>
      <w:r w:rsidR="3EE9278A" w:rsidRPr="1432F333">
        <w:rPr>
          <w:lang w:val="en-US"/>
        </w:rPr>
        <w:t>corresponding</w:t>
      </w:r>
      <w:r w:rsidR="34D8E9E7" w:rsidRPr="1432F333">
        <w:rPr>
          <w:lang w:val="en-US"/>
        </w:rPr>
        <w:t xml:space="preserve"> clause</w:t>
      </w:r>
      <w:r w:rsidR="006D79EE">
        <w:rPr>
          <w:lang w:val="en-US"/>
        </w:rPr>
        <w:t>s</w:t>
      </w:r>
      <w:r w:rsidR="34D8E9E7" w:rsidRPr="1432F333">
        <w:rPr>
          <w:lang w:val="en-US"/>
        </w:rPr>
        <w:t>.</w:t>
      </w:r>
    </w:p>
    <w:p w14:paraId="2883B72E" w14:textId="77777777" w:rsidR="00D11A70" w:rsidRPr="00D11A70" w:rsidRDefault="00D11A70" w:rsidP="00D11A70"/>
    <w:p w14:paraId="632131EF" w14:textId="77F92D7D" w:rsidR="007613C9" w:rsidRDefault="00A66199" w:rsidP="007613C9">
      <w:pPr>
        <w:pStyle w:val="Heading1"/>
        <w:rPr>
          <w:lang w:eastAsia="zh-CN"/>
        </w:rPr>
      </w:pPr>
      <w:r>
        <w:rPr>
          <w:lang w:eastAsia="zh-CN"/>
        </w:rPr>
        <w:t>C</w:t>
      </w:r>
      <w:r>
        <w:rPr>
          <w:rFonts w:hint="eastAsia"/>
          <w:lang w:eastAsia="zh-CN"/>
        </w:rPr>
        <w:t>ontent</w:t>
      </w:r>
    </w:p>
    <w:p w14:paraId="27FA4869" w14:textId="0925BCFB" w:rsidR="00C403CC" w:rsidRPr="00C403CC" w:rsidRDefault="00C403CC" w:rsidP="00C403CC">
      <w:pPr>
        <w:pStyle w:val="Heading2"/>
        <w:rPr>
          <w:lang w:eastAsia="zh-CN"/>
        </w:rPr>
      </w:pPr>
      <w:r>
        <w:rPr>
          <w:rFonts w:hint="eastAsia"/>
          <w:lang w:eastAsia="zh-CN"/>
        </w:rPr>
        <w:t xml:space="preserve"> </w:t>
      </w:r>
      <w:r w:rsidR="005740BB">
        <w:rPr>
          <w:rFonts w:hint="eastAsia"/>
          <w:lang w:eastAsia="zh-CN"/>
        </w:rPr>
        <w:t>Proposed updates</w:t>
      </w:r>
      <w:r>
        <w:rPr>
          <w:rFonts w:hint="eastAsia"/>
          <w:lang w:eastAsia="zh-CN"/>
        </w:rPr>
        <w:t xml:space="preserve"> in </w:t>
      </w:r>
      <w:r w:rsidR="00205FCC">
        <w:rPr>
          <w:rFonts w:hint="eastAsia"/>
          <w:lang w:eastAsia="zh-CN"/>
        </w:rPr>
        <w:t xml:space="preserve">clause </w:t>
      </w:r>
      <w:r>
        <w:rPr>
          <w:rFonts w:hint="eastAsia"/>
          <w:lang w:eastAsia="zh-CN"/>
        </w:rPr>
        <w:t>6.</w:t>
      </w:r>
      <w:r w:rsidR="00205FCC">
        <w:rPr>
          <w:rFonts w:hint="eastAsia"/>
          <w:lang w:eastAsia="zh-CN"/>
        </w:rPr>
        <w:t>4 Microphone frequency response</w:t>
      </w:r>
    </w:p>
    <w:p w14:paraId="7810E6F7" w14:textId="062DFD9B" w:rsidR="00633F10" w:rsidRDefault="007613C9" w:rsidP="007613C9">
      <w:r>
        <w:t xml:space="preserve">In current smartphones with multiple microphones, each microphone may exhibit a different frequency response. Some microphones are positioned along the device's edge alongside stereo speakers, leading to varying hardware designs that affect their acoustic performance. For instance, a common configuration includes four microphones, with three located on the device's edge. </w:t>
      </w:r>
      <w:r w:rsidR="00505419">
        <w:rPr>
          <w:rFonts w:hint="eastAsia"/>
        </w:rPr>
        <w:t xml:space="preserve"> </w:t>
      </w:r>
    </w:p>
    <w:p w14:paraId="3DD7CEB7" w14:textId="1086D6CA" w:rsidR="007A600D" w:rsidRDefault="007A600D" w:rsidP="00633F10">
      <w:r>
        <w:rPr>
          <w:noProof/>
        </w:rPr>
        <w:drawing>
          <wp:inline distT="0" distB="0" distL="0" distR="0" wp14:anchorId="1FEAC95E" wp14:editId="0D3BE7A7">
            <wp:extent cx="5800725" cy="4200525"/>
            <wp:effectExtent l="0" t="0" r="9525" b="9525"/>
            <wp:docPr id="11937065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3706564" name=""/>
                    <pic:cNvPicPr/>
                  </pic:nvPicPr>
                  <pic:blipFill>
                    <a:blip r:embed="rId8"/>
                    <a:stretch>
                      <a:fillRect/>
                    </a:stretch>
                  </pic:blipFill>
                  <pic:spPr>
                    <a:xfrm>
                      <a:off x="0" y="0"/>
                      <a:ext cx="5800725" cy="4200525"/>
                    </a:xfrm>
                    <a:prstGeom prst="rect">
                      <a:avLst/>
                    </a:prstGeom>
                  </pic:spPr>
                </pic:pic>
              </a:graphicData>
            </a:graphic>
          </wp:inline>
        </w:drawing>
      </w:r>
    </w:p>
    <w:p w14:paraId="4EC3BEBB" w14:textId="7E2E77A5" w:rsidR="002A7273" w:rsidRPr="002A7273" w:rsidRDefault="002A7273" w:rsidP="002A7273">
      <w:pPr>
        <w:spacing w:after="200"/>
        <w:jc w:val="center"/>
        <w:rPr>
          <w:rFonts w:eastAsia="MS Mincho" w:cs="Arial"/>
          <w:b/>
          <w:bCs/>
          <w:noProof/>
          <w:lang w:eastAsia="fr-FR"/>
        </w:rPr>
      </w:pPr>
      <w:r w:rsidRPr="002A7273">
        <w:rPr>
          <w:rFonts w:ascii="Arial" w:eastAsia="MS Mincho" w:hAnsi="Arial" w:cs="Arial"/>
          <w:b/>
          <w:bCs/>
          <w:sz w:val="18"/>
          <w:szCs w:val="18"/>
          <w:lang w:eastAsia="fr-FR"/>
        </w:rPr>
        <w:t xml:space="preserve">Figure </w:t>
      </w:r>
      <w:r>
        <w:rPr>
          <w:rFonts w:ascii="Arial" w:eastAsiaTheme="minorEastAsia" w:hAnsi="Arial" w:cs="Arial" w:hint="eastAsia"/>
          <w:b/>
          <w:bCs/>
          <w:sz w:val="18"/>
          <w:szCs w:val="18"/>
        </w:rPr>
        <w:t>x</w:t>
      </w:r>
      <w:r w:rsidRPr="002A7273">
        <w:rPr>
          <w:rFonts w:ascii="Arial" w:eastAsia="MS Mincho" w:hAnsi="Arial" w:cs="Arial"/>
          <w:b/>
          <w:bCs/>
          <w:sz w:val="18"/>
          <w:szCs w:val="18"/>
          <w:lang w:val="en-US" w:eastAsia="fr-FR"/>
        </w:rPr>
        <w:t xml:space="preserve">. </w:t>
      </w:r>
      <w:r>
        <w:rPr>
          <w:rFonts w:ascii="Arial" w:eastAsiaTheme="minorEastAsia" w:hAnsi="Arial" w:cs="Arial" w:hint="eastAsia"/>
          <w:b/>
          <w:bCs/>
          <w:sz w:val="18"/>
          <w:szCs w:val="18"/>
          <w:lang w:val="en-US"/>
        </w:rPr>
        <w:t>m</w:t>
      </w:r>
      <w:r w:rsidRPr="002A7273">
        <w:rPr>
          <w:rFonts w:ascii="Arial" w:eastAsia="MS Mincho" w:hAnsi="Arial" w:cs="Arial"/>
          <w:b/>
          <w:bCs/>
          <w:sz w:val="18"/>
          <w:szCs w:val="18"/>
          <w:lang w:val="en-US" w:eastAsia="fr-FR"/>
        </w:rPr>
        <w:t xml:space="preserve">icrophone frequency responses </w:t>
      </w:r>
      <w:r>
        <w:rPr>
          <w:rFonts w:ascii="Arial" w:eastAsiaTheme="minorEastAsia" w:hAnsi="Arial" w:cs="Arial" w:hint="eastAsia"/>
          <w:b/>
          <w:bCs/>
          <w:sz w:val="18"/>
          <w:szCs w:val="18"/>
          <w:lang w:val="en-US"/>
        </w:rPr>
        <w:t xml:space="preserve">on the edge of </w:t>
      </w:r>
      <w:r w:rsidR="00AC0185">
        <w:rPr>
          <w:rFonts w:ascii="Arial" w:eastAsiaTheme="minorEastAsia" w:hAnsi="Arial" w:cs="Arial" w:hint="eastAsia"/>
          <w:b/>
          <w:bCs/>
          <w:sz w:val="18"/>
          <w:szCs w:val="18"/>
          <w:lang w:val="en-US"/>
        </w:rPr>
        <w:t>smartphones</w:t>
      </w:r>
      <w:r w:rsidRPr="002A7273">
        <w:rPr>
          <w:rFonts w:ascii="Arial" w:eastAsia="MS Mincho" w:hAnsi="Arial" w:cs="Arial"/>
          <w:b/>
          <w:bCs/>
          <w:sz w:val="18"/>
          <w:szCs w:val="18"/>
          <w:lang w:val="en-US" w:eastAsia="fr-FR"/>
        </w:rPr>
        <w:t>.</w:t>
      </w:r>
    </w:p>
    <w:p w14:paraId="1AFFF861" w14:textId="2E4D19C8" w:rsidR="002A7273" w:rsidRPr="00455568" w:rsidRDefault="00011D37" w:rsidP="00633F10">
      <w:r w:rsidRPr="00011D37">
        <w:t xml:space="preserve">The fourth microphone, often placed </w:t>
      </w:r>
      <w:r w:rsidR="002D2CD4">
        <w:rPr>
          <w:rFonts w:hint="eastAsia"/>
        </w:rPr>
        <w:t>along with</w:t>
      </w:r>
      <w:r w:rsidRPr="00011D37">
        <w:t xml:space="preserve"> the camera, </w:t>
      </w:r>
      <w:r w:rsidR="002D2CD4">
        <w:rPr>
          <w:rFonts w:hint="eastAsia"/>
        </w:rPr>
        <w:t>which makes</w:t>
      </w:r>
      <w:r w:rsidRPr="00011D37">
        <w:t xml:space="preserve"> different acoustic diffraction due to its distinct surface position compared to the other</w:t>
      </w:r>
      <w:r w:rsidR="002D2CD4">
        <w:rPr>
          <w:rFonts w:hint="eastAsia"/>
        </w:rPr>
        <w:t xml:space="preserve"> one</w:t>
      </w:r>
      <w:r w:rsidRPr="00011D37">
        <w:t>s.</w:t>
      </w:r>
    </w:p>
    <w:p w14:paraId="2E72FC49" w14:textId="5AC231F0" w:rsidR="009B09A8" w:rsidRDefault="009B09A8" w:rsidP="009B09A8">
      <w:pPr>
        <w:jc w:val="center"/>
      </w:pPr>
      <w:r>
        <w:rPr>
          <w:noProof/>
        </w:rPr>
        <w:drawing>
          <wp:inline distT="0" distB="0" distL="0" distR="0" wp14:anchorId="421EFEF4" wp14:editId="3A27B31A">
            <wp:extent cx="5057775" cy="3390900"/>
            <wp:effectExtent l="0" t="0" r="9525" b="0"/>
            <wp:docPr id="233103624" name="Picture 1" descr="A graph with a line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3103624" name="Picture 1" descr="A graph with a line graph&#10;&#10;Description automatically generated"/>
                    <pic:cNvPicPr/>
                  </pic:nvPicPr>
                  <pic:blipFill>
                    <a:blip r:embed="rId9"/>
                    <a:stretch>
                      <a:fillRect/>
                    </a:stretch>
                  </pic:blipFill>
                  <pic:spPr>
                    <a:xfrm>
                      <a:off x="0" y="0"/>
                      <a:ext cx="5057775" cy="3390900"/>
                    </a:xfrm>
                    <a:prstGeom prst="rect">
                      <a:avLst/>
                    </a:prstGeom>
                  </pic:spPr>
                </pic:pic>
              </a:graphicData>
            </a:graphic>
          </wp:inline>
        </w:drawing>
      </w:r>
    </w:p>
    <w:p w14:paraId="14103461" w14:textId="737A67A0" w:rsidR="00CF46B3" w:rsidRPr="002A7273" w:rsidRDefault="00CF46B3" w:rsidP="00CF46B3">
      <w:pPr>
        <w:spacing w:after="200"/>
        <w:jc w:val="center"/>
        <w:rPr>
          <w:rFonts w:eastAsia="MS Mincho" w:cs="Arial"/>
          <w:b/>
          <w:bCs/>
          <w:noProof/>
          <w:lang w:eastAsia="fr-FR"/>
        </w:rPr>
      </w:pPr>
      <w:r w:rsidRPr="002A7273">
        <w:rPr>
          <w:rFonts w:ascii="Arial" w:eastAsia="MS Mincho" w:hAnsi="Arial" w:cs="Arial"/>
          <w:b/>
          <w:bCs/>
          <w:sz w:val="18"/>
          <w:szCs w:val="18"/>
          <w:lang w:eastAsia="fr-FR"/>
        </w:rPr>
        <w:t xml:space="preserve">Figure </w:t>
      </w:r>
      <w:r>
        <w:rPr>
          <w:rFonts w:ascii="Arial" w:eastAsiaTheme="minorEastAsia" w:hAnsi="Arial" w:cs="Arial" w:hint="eastAsia"/>
          <w:b/>
          <w:bCs/>
          <w:sz w:val="18"/>
          <w:szCs w:val="18"/>
        </w:rPr>
        <w:t>x</w:t>
      </w:r>
      <w:r w:rsidRPr="002A7273">
        <w:rPr>
          <w:rFonts w:ascii="Arial" w:eastAsia="MS Mincho" w:hAnsi="Arial" w:cs="Arial"/>
          <w:b/>
          <w:bCs/>
          <w:sz w:val="18"/>
          <w:szCs w:val="18"/>
          <w:lang w:val="en-US" w:eastAsia="fr-FR"/>
        </w:rPr>
        <w:t xml:space="preserve">. </w:t>
      </w:r>
      <w:r>
        <w:rPr>
          <w:rFonts w:ascii="Arial" w:eastAsiaTheme="minorEastAsia" w:hAnsi="Arial" w:cs="Arial" w:hint="eastAsia"/>
          <w:b/>
          <w:bCs/>
          <w:sz w:val="18"/>
          <w:szCs w:val="18"/>
          <w:lang w:val="en-US"/>
        </w:rPr>
        <w:t>m</w:t>
      </w:r>
      <w:r w:rsidRPr="002A7273">
        <w:rPr>
          <w:rFonts w:ascii="Arial" w:eastAsia="MS Mincho" w:hAnsi="Arial" w:cs="Arial"/>
          <w:b/>
          <w:bCs/>
          <w:sz w:val="18"/>
          <w:szCs w:val="18"/>
          <w:lang w:val="en-US" w:eastAsia="fr-FR"/>
        </w:rPr>
        <w:t xml:space="preserve">icrophone frequency responses </w:t>
      </w:r>
      <w:r>
        <w:rPr>
          <w:rFonts w:ascii="Arial" w:eastAsiaTheme="minorEastAsia" w:hAnsi="Arial" w:cs="Arial" w:hint="eastAsia"/>
          <w:b/>
          <w:bCs/>
          <w:sz w:val="18"/>
          <w:szCs w:val="18"/>
          <w:lang w:val="en-US"/>
        </w:rPr>
        <w:t>on the back of smartphones</w:t>
      </w:r>
      <w:r w:rsidRPr="002A7273">
        <w:rPr>
          <w:rFonts w:ascii="Arial" w:eastAsia="MS Mincho" w:hAnsi="Arial" w:cs="Arial"/>
          <w:b/>
          <w:bCs/>
          <w:sz w:val="18"/>
          <w:szCs w:val="18"/>
          <w:lang w:val="en-US" w:eastAsia="fr-FR"/>
        </w:rPr>
        <w:t>.</w:t>
      </w:r>
    </w:p>
    <w:p w14:paraId="056F0F09" w14:textId="4CA9AF9C" w:rsidR="00633F10" w:rsidRDefault="00C57776" w:rsidP="00213C8B">
      <w:r w:rsidRPr="00C57776">
        <w:t xml:space="preserve">The frequency response of the raw microphone signal typically appears mostly flat with a pronounced rise in </w:t>
      </w:r>
      <w:r w:rsidR="002D2CD4">
        <w:rPr>
          <w:rFonts w:hint="eastAsia"/>
        </w:rPr>
        <w:t>certain</w:t>
      </w:r>
      <w:r w:rsidRPr="00C57776">
        <w:t xml:space="preserve"> high frequenc</w:t>
      </w:r>
      <w:r w:rsidR="002D2CD4">
        <w:rPr>
          <w:rFonts w:hint="eastAsia"/>
        </w:rPr>
        <w:t>y bins</w:t>
      </w:r>
      <w:r w:rsidRPr="00C57776">
        <w:t xml:space="preserve">, </w:t>
      </w:r>
      <w:r w:rsidR="002D2CD4">
        <w:rPr>
          <w:rFonts w:hint="eastAsia"/>
        </w:rPr>
        <w:t>usually</w:t>
      </w:r>
      <w:r w:rsidRPr="00C57776">
        <w:t xml:space="preserve"> exceeding 10dB. To enhance sound quality, adjusting the </w:t>
      </w:r>
      <w:r w:rsidR="002D2CD4" w:rsidRPr="00C57776">
        <w:t>pronounced rise</w:t>
      </w:r>
      <w:r w:rsidR="002D2CD4">
        <w:rPr>
          <w:rFonts w:hint="eastAsia"/>
        </w:rPr>
        <w:t xml:space="preserve"> </w:t>
      </w:r>
      <w:r w:rsidR="00383F1E">
        <w:rPr>
          <w:rFonts w:hint="eastAsia"/>
        </w:rPr>
        <w:t>to</w:t>
      </w:r>
      <w:r w:rsidR="002D2CD4">
        <w:rPr>
          <w:rFonts w:hint="eastAsia"/>
        </w:rPr>
        <w:t xml:space="preserve"> </w:t>
      </w:r>
      <w:r w:rsidR="4676D608">
        <w:t>h</w:t>
      </w:r>
      <w:r w:rsidR="4A9802FA">
        <w:t>igher</w:t>
      </w:r>
      <w:r w:rsidR="002D2CD4">
        <w:rPr>
          <w:rFonts w:hint="eastAsia"/>
        </w:rPr>
        <w:t xml:space="preserve"> frequency bins </w:t>
      </w:r>
      <w:r w:rsidRPr="00C57776">
        <w:t xml:space="preserve">can minimize its perceptual </w:t>
      </w:r>
      <w:r w:rsidR="00EF2730" w:rsidRPr="00EF2730">
        <w:t>distortion</w:t>
      </w:r>
      <w:r w:rsidRPr="00C57776">
        <w:t>.</w:t>
      </w:r>
    </w:p>
    <w:p w14:paraId="51692E41" w14:textId="77777777" w:rsidR="00E70E51" w:rsidRDefault="00E70E51" w:rsidP="004B6962"/>
    <w:p w14:paraId="07C6DF19" w14:textId="33B068C9" w:rsidR="002E6E79" w:rsidRDefault="002E6E79" w:rsidP="002E6E79">
      <w:pPr>
        <w:pStyle w:val="Heading2"/>
        <w:rPr>
          <w:lang w:eastAsia="zh-CN"/>
        </w:rPr>
      </w:pPr>
      <w:r>
        <w:rPr>
          <w:rFonts w:hint="eastAsia"/>
          <w:lang w:eastAsia="zh-CN"/>
        </w:rPr>
        <w:t xml:space="preserve"> Proposed updates in clause </w:t>
      </w:r>
      <w:r w:rsidRPr="002E6E79">
        <w:rPr>
          <w:lang w:eastAsia="zh-CN"/>
        </w:rPr>
        <w:t>7.2.4.3</w:t>
      </w:r>
      <w:r w:rsidRPr="002E6E79">
        <w:rPr>
          <w:lang w:eastAsia="zh-CN"/>
        </w:rPr>
        <w:tab/>
        <w:t xml:space="preserve"> HOA</w:t>
      </w:r>
    </w:p>
    <w:p w14:paraId="6D57AFF8" w14:textId="7195E33E" w:rsidR="002E6E79" w:rsidRDefault="003028CF" w:rsidP="002E6E79">
      <w:r w:rsidRPr="003028CF">
        <w:t xml:space="preserve">In ambisonic microphones, a minimum of </w:t>
      </w:r>
      <m:oMath>
        <m:sSup>
          <m:sSupPr>
            <m:ctrlPr>
              <w:rPr>
                <w:rFonts w:ascii="Cambria Math" w:hAnsi="Cambria Math"/>
                <w:i/>
              </w:rPr>
            </m:ctrlPr>
          </m:sSupPr>
          <m:e>
            <m:r>
              <m:rPr>
                <m:sty m:val="p"/>
              </m:rPr>
              <w:rPr>
                <w:rFonts w:ascii="Cambria Math" w:hAnsi="Cambria Math"/>
              </w:rPr>
              <m:t>(N+1)</m:t>
            </m:r>
          </m:e>
          <m:sup>
            <m:r>
              <w:rPr>
                <w:rFonts w:ascii="Cambria Math" w:hAnsi="Cambria Math"/>
              </w:rPr>
              <m:t>2</m:t>
            </m:r>
          </m:sup>
        </m:sSup>
      </m:oMath>
      <w:r w:rsidRPr="003028CF">
        <w:t xml:space="preserve"> microphones is required to capture N order HOA. Consequently, a second-order HOA necessitates at least 9 channels of ambisonic microphones. However, the current number of microphones on smartphones is limited to 4. Therefore, there is no significant evidence to support the implementation of HOA on </w:t>
      </w:r>
      <w:r w:rsidR="27D71E08" w:rsidRPr="003028CF">
        <w:t>current</w:t>
      </w:r>
      <w:r w:rsidR="196C28AA" w:rsidRPr="003028CF">
        <w:t xml:space="preserve"> </w:t>
      </w:r>
      <w:r w:rsidRPr="003028CF">
        <w:t>smartphones.</w:t>
      </w:r>
    </w:p>
    <w:p w14:paraId="36CFC6C7" w14:textId="77777777" w:rsidR="003028CF" w:rsidRDefault="003028CF" w:rsidP="002E6E79"/>
    <w:p w14:paraId="5806BD98" w14:textId="3FB0CE4D" w:rsidR="002E6E79" w:rsidRDefault="002E6E79" w:rsidP="002E6E79">
      <w:pPr>
        <w:pStyle w:val="Heading2"/>
        <w:rPr>
          <w:lang w:eastAsia="zh-CN"/>
        </w:rPr>
      </w:pPr>
      <w:r>
        <w:rPr>
          <w:rFonts w:hint="eastAsia"/>
          <w:lang w:eastAsia="zh-CN"/>
        </w:rPr>
        <w:t xml:space="preserve"> Proposed updates in clause </w:t>
      </w:r>
      <w:r w:rsidRPr="002E6E79">
        <w:rPr>
          <w:lang w:eastAsia="zh-CN"/>
        </w:rPr>
        <w:t>7.4 Noise suppression</w:t>
      </w:r>
    </w:p>
    <w:p w14:paraId="4CC73C10" w14:textId="57A9CCFE" w:rsidR="002E6E79" w:rsidRPr="002E6E79" w:rsidRDefault="002E6E79" w:rsidP="002E6E79">
      <w:pPr>
        <w:pStyle w:val="Heading2"/>
        <w:numPr>
          <w:ilvl w:val="0"/>
          <w:numId w:val="0"/>
        </w:numPr>
        <w:rPr>
          <w:lang w:eastAsia="zh-CN"/>
        </w:rPr>
      </w:pPr>
      <w:r w:rsidRPr="002E6E79">
        <w:rPr>
          <w:lang w:eastAsia="zh-CN"/>
        </w:rPr>
        <w:t>7.4 Noise suppression</w:t>
      </w:r>
    </w:p>
    <w:p w14:paraId="0A2A8E1E" w14:textId="77777777" w:rsidR="002E6E79" w:rsidRPr="002E6E79" w:rsidRDefault="002E6E79" w:rsidP="002E6E79">
      <w:r w:rsidRPr="002E6E79">
        <w:t>The needs of noise suppression(NS) depend on certain usage scenario or sometimes specific solutions, for example, for office scenario mainly consists of speech components, NS is highly needed, however, for concert application scenario which includes various of music instruments and other atmosphere audio components, NS may not be needed, in this case ,moreover, audio scene recognition may be also needed for identifying specific scenarios</w:t>
      </w:r>
    </w:p>
    <w:p w14:paraId="634DF8C9" w14:textId="77777777" w:rsidR="002E6E79" w:rsidRDefault="002E6E79" w:rsidP="002E6E79"/>
    <w:p w14:paraId="309C92A2" w14:textId="0FC26BE2" w:rsidR="3B8F7385" w:rsidRDefault="3B8F7385" w:rsidP="1432F333">
      <w:pPr>
        <w:pStyle w:val="Heading2"/>
        <w:rPr>
          <w:lang w:eastAsia="zh-CN"/>
        </w:rPr>
      </w:pPr>
      <w:r>
        <w:t xml:space="preserve"> Proposed updates in clause </w:t>
      </w:r>
      <w:r w:rsidR="2600D6FE">
        <w:t>9 Conclusions and Recommendations</w:t>
      </w:r>
    </w:p>
    <w:p w14:paraId="620001B4" w14:textId="63DC6F8F" w:rsidR="006361A9" w:rsidRDefault="444814AC" w:rsidP="1432F333">
      <w:pPr>
        <w:pStyle w:val="Heading2"/>
        <w:numPr>
          <w:ilvl w:val="0"/>
          <w:numId w:val="0"/>
        </w:numPr>
        <w:rPr>
          <w:rStyle w:val="text-only"/>
        </w:rPr>
      </w:pPr>
      <w:r>
        <w:t>9.1</w:t>
      </w:r>
      <w:r w:rsidR="17FFC040">
        <w:t xml:space="preserve"> </w:t>
      </w:r>
      <w:r>
        <w:t>Conclusions for clause 4</w:t>
      </w:r>
    </w:p>
    <w:p w14:paraId="354E4E21" w14:textId="218A9107" w:rsidR="006361A9" w:rsidRDefault="006361A9" w:rsidP="006361A9">
      <w:pPr>
        <w:rPr>
          <w:rStyle w:val="text-only"/>
        </w:rPr>
      </w:pPr>
      <w:r>
        <w:rPr>
          <w:rStyle w:val="text-only"/>
        </w:rPr>
        <w:t xml:space="preserve">These 7 different UEs have various structure sizes, except for the car, it's basically a flat board, from configuration point of view, compared with professional audio acquisition equipment, these UEs </w:t>
      </w:r>
      <w:r w:rsidR="5A13C6D7" w:rsidRPr="033BA6AF">
        <w:rPr>
          <w:rStyle w:val="text-only"/>
        </w:rPr>
        <w:t>may be possible but</w:t>
      </w:r>
      <w:r>
        <w:rPr>
          <w:rStyle w:val="text-only"/>
        </w:rPr>
        <w:t xml:space="preserve"> not </w:t>
      </w:r>
      <w:r w:rsidR="5D4D1651" w:rsidRPr="033BA6AF">
        <w:rPr>
          <w:rStyle w:val="text-only"/>
        </w:rPr>
        <w:t xml:space="preserve">so </w:t>
      </w:r>
      <w:r w:rsidR="5A13C6D7" w:rsidRPr="033BA6AF">
        <w:rPr>
          <w:rStyle w:val="text-only"/>
        </w:rPr>
        <w:t>easy</w:t>
      </w:r>
      <w:r>
        <w:rPr>
          <w:rStyle w:val="text-only"/>
        </w:rPr>
        <w:t xml:space="preserve"> acquiring audio signals other than mono. </w:t>
      </w:r>
    </w:p>
    <w:p w14:paraId="18180582" w14:textId="6A151110" w:rsidR="006361A9" w:rsidRDefault="444814AC" w:rsidP="1432F333">
      <w:pPr>
        <w:pStyle w:val="Heading2"/>
        <w:numPr>
          <w:ilvl w:val="0"/>
          <w:numId w:val="0"/>
        </w:numPr>
        <w:rPr>
          <w:rStyle w:val="text-only"/>
        </w:rPr>
      </w:pPr>
      <w:r>
        <w:t>9.2</w:t>
      </w:r>
      <w:r w:rsidR="1D5688DB">
        <w:t xml:space="preserve"> </w:t>
      </w:r>
      <w:r>
        <w:t>Conclusions for clause 5</w:t>
      </w:r>
    </w:p>
    <w:p w14:paraId="6C980492" w14:textId="7F219D2A" w:rsidR="006361A9" w:rsidRDefault="444814AC" w:rsidP="006361A9">
      <w:pPr>
        <w:rPr>
          <w:rStyle w:val="text-only"/>
        </w:rPr>
      </w:pPr>
      <w:r w:rsidRPr="1432F333">
        <w:rPr>
          <w:rStyle w:val="text-only"/>
        </w:rPr>
        <w:t xml:space="preserve">Following the advancements in microphone devices, it grants more possibilities for UEs integrated with the miniature microphones to capture audio signals, specifically, the digital MEMS microphone includes preamps, ADC, and </w:t>
      </w:r>
      <w:r w:rsidR="6B91C7F9" w:rsidRPr="1432F333">
        <w:rPr>
          <w:rStyle w:val="text-only"/>
        </w:rPr>
        <w:t>clocks,</w:t>
      </w:r>
      <w:r w:rsidRPr="1432F333">
        <w:rPr>
          <w:rStyle w:val="text-only"/>
        </w:rPr>
        <w:t xml:space="preserve"> which makes it can directly output digital signals, so audio capture has become significantly more convenient. This innovation is particularly beneficial for small-sized devices according to its size and </w:t>
      </w:r>
      <w:r w:rsidRPr="1432F333">
        <w:rPr>
          <w:rStyle w:val="text-only"/>
          <w:rFonts w:eastAsiaTheme="minorEastAsia"/>
        </w:rPr>
        <w:t>c</w:t>
      </w:r>
      <w:r w:rsidRPr="1432F333">
        <w:rPr>
          <w:rStyle w:val="text-only"/>
        </w:rPr>
        <w:t>onsistent performance.</w:t>
      </w:r>
    </w:p>
    <w:p w14:paraId="1EF445A9" w14:textId="14BB1E53" w:rsidR="006361A9" w:rsidRDefault="444814AC" w:rsidP="1432F333">
      <w:pPr>
        <w:pStyle w:val="Heading2"/>
        <w:numPr>
          <w:ilvl w:val="0"/>
          <w:numId w:val="0"/>
        </w:numPr>
        <w:rPr>
          <w:rStyle w:val="text-only"/>
        </w:rPr>
      </w:pPr>
      <w:r>
        <w:t>9.3</w:t>
      </w:r>
      <w:r w:rsidR="3FD3B63C">
        <w:t xml:space="preserve"> </w:t>
      </w:r>
      <w:r>
        <w:t>Conclusions for clause 6</w:t>
      </w:r>
    </w:p>
    <w:p w14:paraId="1C21182C" w14:textId="5F202C4E" w:rsidR="006361A9" w:rsidRDefault="444814AC" w:rsidP="1432F333">
      <w:pPr>
        <w:rPr>
          <w:rStyle w:val="text-only"/>
        </w:rPr>
      </w:pPr>
      <w:r w:rsidRPr="1432F333">
        <w:rPr>
          <w:rStyle w:val="text-only"/>
        </w:rPr>
        <w:t>Because of the physical constraints of the current UE devices, both stereo capture and spatial audio capture need corresponding acoustic designs for acquiring good raw microphone signals, the design should follow the requirements of the expected format audio signals. According to the simulation results of the smartphone, its performance of the microphone frequency response is not as good as needed.</w:t>
      </w:r>
    </w:p>
    <w:p w14:paraId="3CA9172B" w14:textId="5D22CC43" w:rsidR="006361A9" w:rsidRDefault="444814AC" w:rsidP="1432F333">
      <w:pPr>
        <w:pStyle w:val="Heading2"/>
        <w:numPr>
          <w:ilvl w:val="0"/>
          <w:numId w:val="0"/>
        </w:numPr>
        <w:rPr>
          <w:rStyle w:val="text-only"/>
        </w:rPr>
      </w:pPr>
      <w:r>
        <w:t>9.4</w:t>
      </w:r>
      <w:r w:rsidR="35BB0A80">
        <w:t xml:space="preserve"> </w:t>
      </w:r>
      <w:r>
        <w:t>Conclusions for clause 7</w:t>
      </w:r>
    </w:p>
    <w:p w14:paraId="3DEA9587" w14:textId="2F1C8849" w:rsidR="006361A9" w:rsidRDefault="006361A9" w:rsidP="006361A9">
      <w:pPr>
        <w:rPr>
          <w:rStyle w:val="text-only"/>
        </w:rPr>
      </w:pPr>
      <w:r>
        <w:rPr>
          <w:rStyle w:val="text-only"/>
        </w:rPr>
        <w:t>The raw microphone signals are used for generating the expected format audio signals, to get satisfied audio signals, some necessary signal processing modules such as AEC, MASP and possible NS are needed, there is also adaptive processing on the modules for different UEs.</w:t>
      </w:r>
    </w:p>
    <w:p w14:paraId="6B772BC4" w14:textId="32B4314D" w:rsidR="006361A9" w:rsidRDefault="006361A9" w:rsidP="033BA6AF">
      <w:pPr>
        <w:pStyle w:val="Heading2"/>
        <w:numPr>
          <w:ilvl w:val="0"/>
          <w:numId w:val="0"/>
        </w:numPr>
        <w:rPr>
          <w:rStyle w:val="text-only"/>
        </w:rPr>
      </w:pPr>
      <w:r>
        <w:t>9.5</w:t>
      </w:r>
      <w:r w:rsidR="311CBDA2">
        <w:t xml:space="preserve"> </w:t>
      </w:r>
      <w:r>
        <w:t>Conclusion summary and recommendations</w:t>
      </w:r>
    </w:p>
    <w:p w14:paraId="4577E355" w14:textId="3E07DFE8" w:rsidR="002B7091" w:rsidRDefault="064DCBB9" w:rsidP="1432F333">
      <w:pPr>
        <w:rPr>
          <w:rStyle w:val="text-only"/>
          <w:rFonts w:eastAsiaTheme="minorEastAsia"/>
        </w:rPr>
      </w:pPr>
      <w:r w:rsidRPr="1432F333">
        <w:rPr>
          <w:rStyle w:val="text-only"/>
          <w:rFonts w:eastAsiaTheme="minorEastAsia"/>
        </w:rPr>
        <w:t xml:space="preserve">UE hardware </w:t>
      </w:r>
      <w:r w:rsidR="00BA57BF">
        <w:rPr>
          <w:rStyle w:val="text-only"/>
          <w:rFonts w:eastAsiaTheme="minorEastAsia"/>
        </w:rPr>
        <w:t xml:space="preserve">and software </w:t>
      </w:r>
      <w:r w:rsidRPr="1432F333">
        <w:rPr>
          <w:rStyle w:val="text-only"/>
          <w:rFonts w:eastAsiaTheme="minorEastAsia"/>
        </w:rPr>
        <w:t xml:space="preserve">hold the potential to deliver immersive </w:t>
      </w:r>
      <w:r w:rsidR="00BA57BF">
        <w:rPr>
          <w:rStyle w:val="text-only"/>
          <w:rFonts w:eastAsiaTheme="minorEastAsia"/>
        </w:rPr>
        <w:t>voice</w:t>
      </w:r>
      <w:r w:rsidRPr="1432F333">
        <w:rPr>
          <w:rStyle w:val="text-only"/>
          <w:rFonts w:eastAsiaTheme="minorEastAsia"/>
        </w:rPr>
        <w:t xml:space="preserve"> and audio services</w:t>
      </w:r>
      <w:r w:rsidR="00BA57BF">
        <w:rPr>
          <w:rStyle w:val="text-only"/>
          <w:rFonts w:eastAsiaTheme="minorEastAsia"/>
        </w:rPr>
        <w:t xml:space="preserve"> with</w:t>
      </w:r>
      <w:r w:rsidRPr="1432F333">
        <w:rPr>
          <w:rStyle w:val="text-only"/>
          <w:rFonts w:eastAsiaTheme="minorEastAsia"/>
        </w:rPr>
        <w:t xml:space="preserve"> </w:t>
      </w:r>
      <w:r w:rsidR="00BA57BF">
        <w:rPr>
          <w:rStyle w:val="text-only"/>
          <w:rFonts w:eastAsiaTheme="minorEastAsia"/>
        </w:rPr>
        <w:t xml:space="preserve">corresponding </w:t>
      </w:r>
      <w:r w:rsidR="3BDD7D0E" w:rsidRPr="1432F333">
        <w:rPr>
          <w:rStyle w:val="text-only"/>
          <w:rFonts w:eastAsiaTheme="minorEastAsia"/>
        </w:rPr>
        <w:t>technologies.</w:t>
      </w:r>
      <w:r w:rsidR="2793E01A" w:rsidRPr="1432F333">
        <w:rPr>
          <w:rStyle w:val="text-only"/>
          <w:rFonts w:eastAsiaTheme="minorEastAsia"/>
        </w:rPr>
        <w:t xml:space="preserve"> Among the UEs listed in clause 4, </w:t>
      </w:r>
      <w:r w:rsidR="22611A68" w:rsidRPr="1432F333">
        <w:rPr>
          <w:rStyle w:val="text-only"/>
          <w:rFonts w:eastAsiaTheme="minorEastAsia"/>
        </w:rPr>
        <w:t>s</w:t>
      </w:r>
      <w:r w:rsidR="2793E01A" w:rsidRPr="1432F333">
        <w:rPr>
          <w:rStyle w:val="text-only"/>
          <w:rFonts w:eastAsiaTheme="minorEastAsia"/>
        </w:rPr>
        <w:t>martphones have become an indispensable part of people’s daily lives, not only as a means of real-time communication, but also as an important device for recording lives, creating contents and enjoying entertainments</w:t>
      </w:r>
      <w:r w:rsidR="125F36A9" w:rsidRPr="1432F333">
        <w:rPr>
          <w:rStyle w:val="text-only"/>
          <w:rFonts w:eastAsiaTheme="minorEastAsia"/>
        </w:rPr>
        <w:t>, However, the</w:t>
      </w:r>
      <w:r w:rsidR="00BA57BF">
        <w:rPr>
          <w:rStyle w:val="text-only"/>
          <w:rFonts w:eastAsiaTheme="minorEastAsia"/>
        </w:rPr>
        <w:t>ir</w:t>
      </w:r>
      <w:r w:rsidR="125F36A9" w:rsidRPr="1432F333">
        <w:rPr>
          <w:rStyle w:val="text-only"/>
          <w:rFonts w:eastAsiaTheme="minorEastAsia"/>
        </w:rPr>
        <w:t xml:space="preserve"> immersive </w:t>
      </w:r>
      <w:r w:rsidR="00BA57BF">
        <w:rPr>
          <w:rStyle w:val="text-only"/>
          <w:rFonts w:eastAsiaTheme="minorEastAsia"/>
        </w:rPr>
        <w:t xml:space="preserve">audio </w:t>
      </w:r>
      <w:r w:rsidR="125F36A9" w:rsidRPr="1432F333">
        <w:rPr>
          <w:rStyle w:val="text-only"/>
          <w:rFonts w:eastAsiaTheme="minorEastAsia"/>
        </w:rPr>
        <w:t>capture capability remains an issue according to the above conclusions.</w:t>
      </w:r>
    </w:p>
    <w:p w14:paraId="5F2DB688" w14:textId="248DDF18" w:rsidR="00E70E51" w:rsidRPr="00EF2730" w:rsidRDefault="064DCBB9" w:rsidP="00C63DD9">
      <w:pPr>
        <w:rPr>
          <w:rFonts w:eastAsiaTheme="minorEastAsia"/>
        </w:rPr>
      </w:pPr>
      <w:r w:rsidRPr="1432F333">
        <w:rPr>
          <w:rStyle w:val="text-only"/>
          <w:rFonts w:eastAsiaTheme="minorEastAsia"/>
        </w:rPr>
        <w:t>Aim</w:t>
      </w:r>
      <w:r w:rsidR="00BA57BF">
        <w:rPr>
          <w:rStyle w:val="text-only"/>
          <w:rFonts w:eastAsiaTheme="minorEastAsia"/>
        </w:rPr>
        <w:t>ing</w:t>
      </w:r>
      <w:r w:rsidRPr="1432F333">
        <w:rPr>
          <w:rStyle w:val="text-only"/>
          <w:rFonts w:eastAsiaTheme="minorEastAsia"/>
        </w:rPr>
        <w:t xml:space="preserve"> at expanding the market and acceleratin</w:t>
      </w:r>
      <w:r w:rsidR="00BA57BF">
        <w:rPr>
          <w:rStyle w:val="text-only"/>
          <w:rFonts w:eastAsiaTheme="minorEastAsia"/>
        </w:rPr>
        <w:t>g deployment</w:t>
      </w:r>
      <w:r w:rsidRPr="1432F333">
        <w:rPr>
          <w:rStyle w:val="text-only"/>
          <w:rFonts w:eastAsiaTheme="minorEastAsia"/>
        </w:rPr>
        <w:t xml:space="preserve"> of IVAS</w:t>
      </w:r>
      <w:r w:rsidR="00496EDB">
        <w:rPr>
          <w:rStyle w:val="text-only"/>
          <w:rFonts w:eastAsiaTheme="minorEastAsia"/>
        </w:rPr>
        <w:t xml:space="preserve"> codec</w:t>
      </w:r>
      <w:r w:rsidRPr="1432F333">
        <w:rPr>
          <w:rStyle w:val="text-only"/>
          <w:rFonts w:eastAsiaTheme="minorEastAsia"/>
        </w:rPr>
        <w:t xml:space="preserve">, </w:t>
      </w:r>
      <w:r w:rsidR="3BDD7D0E" w:rsidRPr="1432F333">
        <w:rPr>
          <w:rStyle w:val="text-only"/>
          <w:rFonts w:eastAsiaTheme="minorEastAsia"/>
        </w:rPr>
        <w:t>an</w:t>
      </w:r>
      <w:r w:rsidRPr="1432F333">
        <w:rPr>
          <w:rStyle w:val="text-only"/>
          <w:rFonts w:eastAsiaTheme="minorEastAsia"/>
        </w:rPr>
        <w:t xml:space="preserve"> immersive </w:t>
      </w:r>
      <w:r w:rsidR="00496EDB">
        <w:rPr>
          <w:rStyle w:val="text-only"/>
          <w:rFonts w:eastAsiaTheme="minorEastAsia"/>
        </w:rPr>
        <w:t xml:space="preserve">audio </w:t>
      </w:r>
      <w:r w:rsidRPr="1432F333">
        <w:rPr>
          <w:rStyle w:val="text-only"/>
          <w:rFonts w:eastAsiaTheme="minorEastAsia"/>
        </w:rPr>
        <w:t xml:space="preserve">capture </w:t>
      </w:r>
      <w:r w:rsidR="00496EDB">
        <w:rPr>
          <w:rStyle w:val="text-only"/>
          <w:rFonts w:eastAsiaTheme="minorEastAsia"/>
        </w:rPr>
        <w:t xml:space="preserve">solution </w:t>
      </w:r>
      <w:r w:rsidRPr="1432F333">
        <w:rPr>
          <w:rStyle w:val="text-only"/>
          <w:rFonts w:eastAsiaTheme="minorEastAsia"/>
        </w:rPr>
        <w:t>for duplex end-to-end service</w:t>
      </w:r>
      <w:r w:rsidR="3BDD7D0E" w:rsidRPr="1432F333">
        <w:rPr>
          <w:rStyle w:val="text-only"/>
          <w:rFonts w:eastAsiaTheme="minorEastAsia"/>
        </w:rPr>
        <w:t xml:space="preserve"> may be </w:t>
      </w:r>
      <w:r w:rsidR="00C63DD9">
        <w:rPr>
          <w:rStyle w:val="text-only"/>
          <w:rFonts w:eastAsiaTheme="minorEastAsia"/>
        </w:rPr>
        <w:t>needed</w:t>
      </w:r>
      <w:r w:rsidR="3ED6D680" w:rsidRPr="1432F333">
        <w:rPr>
          <w:rStyle w:val="text-only"/>
          <w:rFonts w:eastAsiaTheme="minorEastAsia"/>
        </w:rPr>
        <w:t>.</w:t>
      </w:r>
      <w:r w:rsidRPr="1432F333">
        <w:rPr>
          <w:rStyle w:val="text-only"/>
          <w:rFonts w:eastAsiaTheme="minorEastAsia"/>
        </w:rPr>
        <w:t xml:space="preserve"> Consequently, </w:t>
      </w:r>
      <w:r w:rsidR="00C63DD9">
        <w:rPr>
          <w:rStyle w:val="text-only"/>
          <w:rFonts w:eastAsiaTheme="minorEastAsia"/>
        </w:rPr>
        <w:t xml:space="preserve">it’s recommend to start </w:t>
      </w:r>
      <w:r w:rsidRPr="1432F333">
        <w:rPr>
          <w:rStyle w:val="text-only"/>
          <w:rFonts w:eastAsiaTheme="minorEastAsia"/>
        </w:rPr>
        <w:t xml:space="preserve">a </w:t>
      </w:r>
      <w:r w:rsidR="00C63DD9">
        <w:rPr>
          <w:rStyle w:val="text-only"/>
          <w:rFonts w:eastAsiaTheme="minorEastAsia"/>
        </w:rPr>
        <w:t xml:space="preserve">normative work of </w:t>
      </w:r>
      <w:r w:rsidRPr="1432F333">
        <w:rPr>
          <w:rStyle w:val="text-only"/>
          <w:rFonts w:eastAsiaTheme="minorEastAsia"/>
        </w:rPr>
        <w:t>immersive</w:t>
      </w:r>
      <w:r w:rsidR="00C63DD9">
        <w:rPr>
          <w:rStyle w:val="text-only"/>
          <w:rFonts w:eastAsiaTheme="minorEastAsia"/>
        </w:rPr>
        <w:t xml:space="preserve"> audio capture for smartphones.</w:t>
      </w:r>
    </w:p>
    <w:p w14:paraId="2C06B6B6" w14:textId="77777777" w:rsidR="00E70E51" w:rsidRPr="009B09A8" w:rsidRDefault="00E70E51" w:rsidP="004B6962"/>
    <w:p w14:paraId="63667EA8" w14:textId="1C3F0E61" w:rsidR="00DF0A40" w:rsidRDefault="00DF0A40" w:rsidP="00DF0A40">
      <w:pPr>
        <w:pStyle w:val="Heading1"/>
        <w:rPr>
          <w:lang w:eastAsia="zh-CN"/>
        </w:rPr>
      </w:pPr>
      <w:r>
        <w:rPr>
          <w:lang w:eastAsia="zh-CN"/>
        </w:rPr>
        <w:t>Conclusion</w:t>
      </w:r>
    </w:p>
    <w:p w14:paraId="264C05F8" w14:textId="743CD57C" w:rsidR="0FA6CE59" w:rsidRDefault="00C63DD9" w:rsidP="033BA6AF">
      <w:r>
        <w:rPr>
          <w:lang w:val="en-US"/>
        </w:rPr>
        <w:t>It is proposed to</w:t>
      </w:r>
      <w:r w:rsidR="0FA6CE59" w:rsidRPr="033BA6AF">
        <w:rPr>
          <w:lang w:val="en-US"/>
        </w:rPr>
        <w:t xml:space="preserve"> </w:t>
      </w:r>
      <w:r w:rsidR="7D1B8D42" w:rsidRPr="033BA6AF">
        <w:rPr>
          <w:lang w:val="en-US"/>
        </w:rPr>
        <w:t>include</w:t>
      </w:r>
      <w:r w:rsidR="0FA6CE59" w:rsidRPr="033BA6AF">
        <w:rPr>
          <w:lang w:val="en-US"/>
        </w:rPr>
        <w:t xml:space="preserve"> </w:t>
      </w:r>
      <w:r>
        <w:rPr>
          <w:lang w:val="en-US"/>
        </w:rPr>
        <w:t xml:space="preserve">contents in </w:t>
      </w:r>
      <w:r w:rsidR="559EE7BC" w:rsidRPr="033BA6AF">
        <w:rPr>
          <w:lang w:val="en-US"/>
        </w:rPr>
        <w:t>chapter</w:t>
      </w:r>
      <w:r w:rsidR="0FA6CE59" w:rsidRPr="033BA6AF">
        <w:rPr>
          <w:lang w:val="en-US"/>
        </w:rPr>
        <w:t xml:space="preserve"> 2 in</w:t>
      </w:r>
      <w:r w:rsidR="00BA57BF">
        <w:rPr>
          <w:lang w:val="en-US"/>
        </w:rPr>
        <w:t>to</w:t>
      </w:r>
      <w:r>
        <w:rPr>
          <w:lang w:val="en-US"/>
        </w:rPr>
        <w:t xml:space="preserve"> corresponding clauses of</w:t>
      </w:r>
      <w:r w:rsidR="0FA6CE59" w:rsidRPr="033BA6AF">
        <w:rPr>
          <w:lang w:val="en-US"/>
        </w:rPr>
        <w:t xml:space="preserve"> </w:t>
      </w:r>
      <w:r w:rsidR="00B95229" w:rsidRPr="033BA6AF">
        <w:rPr>
          <w:lang w:val="en-US"/>
        </w:rPr>
        <w:t>26.933</w:t>
      </w:r>
      <w:r w:rsidR="0FA6CE59" w:rsidRPr="033BA6AF">
        <w:rPr>
          <w:lang w:val="en-US"/>
        </w:rPr>
        <w:t xml:space="preserve">. </w:t>
      </w:r>
    </w:p>
    <w:p w14:paraId="5C175F6E" w14:textId="77777777" w:rsidR="00187029" w:rsidRPr="001E380F" w:rsidRDefault="00187029" w:rsidP="00CA5651">
      <w:pPr>
        <w:keepNext/>
        <w:tabs>
          <w:tab w:val="left" w:pos="2127"/>
        </w:tabs>
        <w:outlineLvl w:val="1"/>
        <w:rPr>
          <w:b/>
          <w:lang w:val="en-US"/>
        </w:rPr>
      </w:pPr>
    </w:p>
    <w:p w14:paraId="1F5B3561" w14:textId="77777777" w:rsidR="000F7ECB" w:rsidRPr="00BA1418" w:rsidRDefault="000F7ECB" w:rsidP="00CA5651">
      <w:pPr>
        <w:tabs>
          <w:tab w:val="left" w:pos="3119"/>
        </w:tabs>
        <w:rPr>
          <w:sz w:val="16"/>
          <w:szCs w:val="16"/>
        </w:rPr>
      </w:pPr>
    </w:p>
    <w:sectPr w:rsidR="000F7ECB" w:rsidRPr="00BA1418">
      <w:headerReference w:type="even" r:id="rId10"/>
      <w:headerReference w:type="default" r:id="rId11"/>
      <w:footerReference w:type="even" r:id="rId12"/>
      <w:footerReference w:type="default" r:id="rId13"/>
      <w:headerReference w:type="first" r:id="rId14"/>
      <w:footerReference w:type="first" r:id="rId15"/>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C7868A" w14:textId="77777777" w:rsidR="00927798" w:rsidRDefault="00927798" w:rsidP="00560A01">
      <w:r>
        <w:separator/>
      </w:r>
    </w:p>
  </w:endnote>
  <w:endnote w:type="continuationSeparator" w:id="0">
    <w:p w14:paraId="5E4BCDCE" w14:textId="77777777" w:rsidR="00927798" w:rsidRDefault="00927798" w:rsidP="00560A01">
      <w:r>
        <w:continuationSeparator/>
      </w:r>
    </w:p>
  </w:endnote>
  <w:endnote w:type="continuationNotice" w:id="1">
    <w:p w14:paraId="6CB96E8C" w14:textId="77777777" w:rsidR="00927798" w:rsidRDefault="009277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0000000000000000000"/>
    <w:charset w:val="86"/>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CDC5F7" w14:textId="77777777" w:rsidR="00C63DD9" w:rsidRDefault="00C63D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210"/>
      <w:gridCol w:w="3210"/>
      <w:gridCol w:w="3210"/>
    </w:tblGrid>
    <w:tr w:rsidR="1432F333" w14:paraId="5B7729FE" w14:textId="77777777" w:rsidTr="1432F333">
      <w:trPr>
        <w:trHeight w:val="300"/>
      </w:trPr>
      <w:tc>
        <w:tcPr>
          <w:tcW w:w="3210" w:type="dxa"/>
        </w:tcPr>
        <w:p w14:paraId="27785C9A" w14:textId="386C6D89" w:rsidR="1432F333" w:rsidRDefault="1432F333" w:rsidP="1432F333">
          <w:pPr>
            <w:pStyle w:val="Header"/>
            <w:ind w:left="-115"/>
          </w:pPr>
        </w:p>
      </w:tc>
      <w:tc>
        <w:tcPr>
          <w:tcW w:w="3210" w:type="dxa"/>
        </w:tcPr>
        <w:p w14:paraId="02D45B82" w14:textId="0CA2B7E9" w:rsidR="1432F333" w:rsidRDefault="1432F333" w:rsidP="1432F333">
          <w:pPr>
            <w:pStyle w:val="Header"/>
            <w:jc w:val="center"/>
          </w:pPr>
        </w:p>
      </w:tc>
      <w:tc>
        <w:tcPr>
          <w:tcW w:w="3210" w:type="dxa"/>
        </w:tcPr>
        <w:p w14:paraId="597DD249" w14:textId="56A92BFD" w:rsidR="1432F333" w:rsidRDefault="1432F333" w:rsidP="1432F333">
          <w:pPr>
            <w:pStyle w:val="Header"/>
            <w:ind w:right="-115"/>
            <w:jc w:val="right"/>
          </w:pPr>
        </w:p>
      </w:tc>
    </w:tr>
  </w:tbl>
  <w:p w14:paraId="51673124" w14:textId="4DEF5913" w:rsidR="1432F333" w:rsidRDefault="1432F333" w:rsidP="1432F3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418D93" w14:textId="77777777" w:rsidR="00C63DD9" w:rsidRDefault="00C63D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A13C53" w14:textId="77777777" w:rsidR="00927798" w:rsidRDefault="00927798" w:rsidP="00560A01">
      <w:r>
        <w:separator/>
      </w:r>
    </w:p>
  </w:footnote>
  <w:footnote w:type="continuationSeparator" w:id="0">
    <w:p w14:paraId="097446A9" w14:textId="77777777" w:rsidR="00927798" w:rsidRDefault="00927798" w:rsidP="00560A01">
      <w:r>
        <w:continuationSeparator/>
      </w:r>
    </w:p>
  </w:footnote>
  <w:footnote w:type="continuationNotice" w:id="1">
    <w:p w14:paraId="1D370587" w14:textId="77777777" w:rsidR="00927798" w:rsidRDefault="0092779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89B43E" w14:textId="77777777" w:rsidR="00C63DD9" w:rsidRDefault="00C63D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1BE7A4" w14:textId="1FEEE7D8" w:rsidR="008C26AF" w:rsidRPr="00220A12" w:rsidRDefault="1432F333" w:rsidP="1432F333">
    <w:pPr>
      <w:tabs>
        <w:tab w:val="right" w:pos="9356"/>
      </w:tabs>
      <w:rPr>
        <w:rFonts w:cs="Arial"/>
        <w:b/>
        <w:bCs/>
        <w:i/>
        <w:iCs/>
        <w:lang w:val="sv-SE" w:eastAsia="en-US"/>
      </w:rPr>
    </w:pPr>
    <w:r w:rsidRPr="1432F333">
      <w:rPr>
        <w:rFonts w:cs="Arial"/>
        <w:lang w:val="sv-SE"/>
      </w:rPr>
      <w:t>3GPP TSG SA WG4#128 post</w:t>
    </w:r>
    <w:r w:rsidR="008C26AF">
      <w:tab/>
    </w:r>
    <w:r w:rsidRPr="1432F333">
      <w:rPr>
        <w:rFonts w:cs="Arial"/>
        <w:b/>
        <w:bCs/>
        <w:i/>
        <w:iCs/>
        <w:sz w:val="28"/>
        <w:szCs w:val="28"/>
        <w:lang w:val="sv-SE"/>
      </w:rPr>
      <w:t>Tdoc SA4aA240043</w:t>
    </w:r>
  </w:p>
  <w:p w14:paraId="75E9528F" w14:textId="5F359CB2" w:rsidR="008C26AF" w:rsidRPr="006D79EE" w:rsidRDefault="006D79EE" w:rsidP="1432F333">
    <w:pPr>
      <w:pStyle w:val="Header"/>
      <w:rPr>
        <w:rFonts w:ascii="Times New Roman" w:eastAsia="Times New Roman" w:hAnsi="Times New Roman" w:cs="Arial"/>
        <w:b w:val="0"/>
        <w:noProof w:val="0"/>
        <w:sz w:val="24"/>
        <w:szCs w:val="24"/>
        <w:lang w:val="sv-SE" w:eastAsia="zh-CN"/>
      </w:rPr>
    </w:pPr>
    <w:r w:rsidRPr="006D79EE">
      <w:rPr>
        <w:rFonts w:ascii="Times New Roman" w:eastAsia="Times New Roman" w:hAnsi="Times New Roman" w:cs="Arial"/>
        <w:b w:val="0"/>
        <w:noProof w:val="0"/>
        <w:sz w:val="24"/>
        <w:szCs w:val="24"/>
        <w:lang w:val="sv-SE" w:eastAsia="zh-CN"/>
      </w:rPr>
      <w:t>28, June, 2024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9002E5" w14:textId="77777777" w:rsidR="00C63DD9" w:rsidRDefault="00C63D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E4642E2"/>
    <w:multiLevelType w:val="hybridMultilevel"/>
    <w:tmpl w:val="D2127ED0"/>
    <w:lvl w:ilvl="0" w:tplc="0680DEC6">
      <w:start w:val="1"/>
      <w:numFmt w:val="lowerLetter"/>
      <w:lvlText w:val="%1)"/>
      <w:lvlJc w:val="left"/>
      <w:pPr>
        <w:ind w:left="890" w:hanging="360"/>
      </w:pPr>
      <w:rPr>
        <w:rFonts w:hint="default"/>
      </w:rPr>
    </w:lvl>
    <w:lvl w:ilvl="1" w:tplc="04090019" w:tentative="1">
      <w:start w:val="1"/>
      <w:numFmt w:val="lowerLetter"/>
      <w:lvlText w:val="%2)"/>
      <w:lvlJc w:val="left"/>
      <w:pPr>
        <w:ind w:left="1370" w:hanging="420"/>
      </w:pPr>
    </w:lvl>
    <w:lvl w:ilvl="2" w:tplc="0409001B" w:tentative="1">
      <w:start w:val="1"/>
      <w:numFmt w:val="lowerRoman"/>
      <w:lvlText w:val="%3."/>
      <w:lvlJc w:val="right"/>
      <w:pPr>
        <w:ind w:left="1790" w:hanging="420"/>
      </w:pPr>
    </w:lvl>
    <w:lvl w:ilvl="3" w:tplc="0409000F" w:tentative="1">
      <w:start w:val="1"/>
      <w:numFmt w:val="decimal"/>
      <w:lvlText w:val="%4."/>
      <w:lvlJc w:val="left"/>
      <w:pPr>
        <w:ind w:left="2210" w:hanging="420"/>
      </w:pPr>
    </w:lvl>
    <w:lvl w:ilvl="4" w:tplc="04090019" w:tentative="1">
      <w:start w:val="1"/>
      <w:numFmt w:val="lowerLetter"/>
      <w:lvlText w:val="%5)"/>
      <w:lvlJc w:val="left"/>
      <w:pPr>
        <w:ind w:left="2630" w:hanging="420"/>
      </w:pPr>
    </w:lvl>
    <w:lvl w:ilvl="5" w:tplc="0409001B" w:tentative="1">
      <w:start w:val="1"/>
      <w:numFmt w:val="lowerRoman"/>
      <w:lvlText w:val="%6."/>
      <w:lvlJc w:val="right"/>
      <w:pPr>
        <w:ind w:left="3050" w:hanging="420"/>
      </w:pPr>
    </w:lvl>
    <w:lvl w:ilvl="6" w:tplc="0409000F" w:tentative="1">
      <w:start w:val="1"/>
      <w:numFmt w:val="decimal"/>
      <w:lvlText w:val="%7."/>
      <w:lvlJc w:val="left"/>
      <w:pPr>
        <w:ind w:left="3470" w:hanging="420"/>
      </w:pPr>
    </w:lvl>
    <w:lvl w:ilvl="7" w:tplc="04090019" w:tentative="1">
      <w:start w:val="1"/>
      <w:numFmt w:val="lowerLetter"/>
      <w:lvlText w:val="%8)"/>
      <w:lvlJc w:val="left"/>
      <w:pPr>
        <w:ind w:left="3890" w:hanging="420"/>
      </w:pPr>
    </w:lvl>
    <w:lvl w:ilvl="8" w:tplc="0409001B" w:tentative="1">
      <w:start w:val="1"/>
      <w:numFmt w:val="lowerRoman"/>
      <w:lvlText w:val="%9."/>
      <w:lvlJc w:val="right"/>
      <w:pPr>
        <w:ind w:left="4310" w:hanging="420"/>
      </w:pPr>
    </w:lvl>
  </w:abstractNum>
  <w:abstractNum w:abstractNumId="8" w15:restartNumberingAfterBreak="0">
    <w:nsid w:val="0E503535"/>
    <w:multiLevelType w:val="hybridMultilevel"/>
    <w:tmpl w:val="6D5E36F6"/>
    <w:lvl w:ilvl="0" w:tplc="A418A350">
      <w:start w:val="1"/>
      <w:numFmt w:val="decimal"/>
      <w:lvlText w:val="%1."/>
      <w:lvlJc w:val="left"/>
      <w:pPr>
        <w:ind w:left="1080" w:hanging="360"/>
      </w:pPr>
      <w:rPr>
        <w:rFonts w:hint="default"/>
      </w:rPr>
    </w:lvl>
    <w:lvl w:ilvl="1" w:tplc="D7569078">
      <w:start w:val="1"/>
      <w:numFmt w:val="lowerLetter"/>
      <w:lvlText w:val="%2)"/>
      <w:lvlJc w:val="left"/>
      <w:pPr>
        <w:ind w:left="1500" w:hanging="360"/>
      </w:pPr>
      <w:rPr>
        <w:rFont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9" w15:restartNumberingAfterBreak="0">
    <w:nsid w:val="132F3732"/>
    <w:multiLevelType w:val="hybridMultilevel"/>
    <w:tmpl w:val="57D4D58E"/>
    <w:lvl w:ilvl="0" w:tplc="0409000F">
      <w:start w:val="1"/>
      <w:numFmt w:val="decimal"/>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0" w15:restartNumberingAfterBreak="0">
    <w:nsid w:val="18B46A8D"/>
    <w:multiLevelType w:val="hybridMultilevel"/>
    <w:tmpl w:val="CDA83786"/>
    <w:lvl w:ilvl="0" w:tplc="04090019">
      <w:start w:val="1"/>
      <w:numFmt w:val="lowerLetter"/>
      <w:lvlText w:val="%1)"/>
      <w:lvlJc w:val="left"/>
      <w:pPr>
        <w:ind w:left="1860" w:hanging="420"/>
      </w:pPr>
    </w:lvl>
    <w:lvl w:ilvl="1" w:tplc="04090019">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tentative="1">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11" w15:restartNumberingAfterBreak="0">
    <w:nsid w:val="1D1308CF"/>
    <w:multiLevelType w:val="hybridMultilevel"/>
    <w:tmpl w:val="C66474D0"/>
    <w:lvl w:ilvl="0" w:tplc="E1447102">
      <w:start w:val="1"/>
      <w:numFmt w:val="decimal"/>
      <w:lvlText w:val="%1)"/>
      <w:lvlJc w:val="left"/>
      <w:pPr>
        <w:ind w:left="890" w:hanging="360"/>
      </w:pPr>
      <w:rPr>
        <w:rFonts w:eastAsiaTheme="minorEastAsia" w:hint="default"/>
      </w:rPr>
    </w:lvl>
    <w:lvl w:ilvl="1" w:tplc="04090019" w:tentative="1">
      <w:start w:val="1"/>
      <w:numFmt w:val="lowerLetter"/>
      <w:lvlText w:val="%2)"/>
      <w:lvlJc w:val="left"/>
      <w:pPr>
        <w:ind w:left="1370" w:hanging="420"/>
      </w:pPr>
    </w:lvl>
    <w:lvl w:ilvl="2" w:tplc="0409001B" w:tentative="1">
      <w:start w:val="1"/>
      <w:numFmt w:val="lowerRoman"/>
      <w:lvlText w:val="%3."/>
      <w:lvlJc w:val="right"/>
      <w:pPr>
        <w:ind w:left="1790" w:hanging="420"/>
      </w:pPr>
    </w:lvl>
    <w:lvl w:ilvl="3" w:tplc="0409000F" w:tentative="1">
      <w:start w:val="1"/>
      <w:numFmt w:val="decimal"/>
      <w:lvlText w:val="%4."/>
      <w:lvlJc w:val="left"/>
      <w:pPr>
        <w:ind w:left="2210" w:hanging="420"/>
      </w:pPr>
    </w:lvl>
    <w:lvl w:ilvl="4" w:tplc="04090019" w:tentative="1">
      <w:start w:val="1"/>
      <w:numFmt w:val="lowerLetter"/>
      <w:lvlText w:val="%5)"/>
      <w:lvlJc w:val="left"/>
      <w:pPr>
        <w:ind w:left="2630" w:hanging="420"/>
      </w:pPr>
    </w:lvl>
    <w:lvl w:ilvl="5" w:tplc="0409001B" w:tentative="1">
      <w:start w:val="1"/>
      <w:numFmt w:val="lowerRoman"/>
      <w:lvlText w:val="%6."/>
      <w:lvlJc w:val="right"/>
      <w:pPr>
        <w:ind w:left="3050" w:hanging="420"/>
      </w:pPr>
    </w:lvl>
    <w:lvl w:ilvl="6" w:tplc="0409000F" w:tentative="1">
      <w:start w:val="1"/>
      <w:numFmt w:val="decimal"/>
      <w:lvlText w:val="%7."/>
      <w:lvlJc w:val="left"/>
      <w:pPr>
        <w:ind w:left="3470" w:hanging="420"/>
      </w:pPr>
    </w:lvl>
    <w:lvl w:ilvl="7" w:tplc="04090019" w:tentative="1">
      <w:start w:val="1"/>
      <w:numFmt w:val="lowerLetter"/>
      <w:lvlText w:val="%8)"/>
      <w:lvlJc w:val="left"/>
      <w:pPr>
        <w:ind w:left="3890" w:hanging="420"/>
      </w:pPr>
    </w:lvl>
    <w:lvl w:ilvl="8" w:tplc="0409001B" w:tentative="1">
      <w:start w:val="1"/>
      <w:numFmt w:val="lowerRoman"/>
      <w:lvlText w:val="%9."/>
      <w:lvlJc w:val="right"/>
      <w:pPr>
        <w:ind w:left="4310" w:hanging="420"/>
      </w:pPr>
    </w:lvl>
  </w:abstractNum>
  <w:abstractNum w:abstractNumId="12" w15:restartNumberingAfterBreak="0">
    <w:nsid w:val="28505099"/>
    <w:multiLevelType w:val="hybridMultilevel"/>
    <w:tmpl w:val="2E28318C"/>
    <w:lvl w:ilvl="0" w:tplc="16925BAC">
      <w:start w:val="1"/>
      <w:numFmt w:val="decimal"/>
      <w:lvlText w:val="[%1]"/>
      <w:lvlJc w:val="left"/>
      <w:pPr>
        <w:ind w:left="643" w:hanging="360"/>
      </w:pPr>
      <w:rPr>
        <w:rFonts w:hint="eastAsia"/>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3" w15:restartNumberingAfterBreak="0">
    <w:nsid w:val="401B010E"/>
    <w:multiLevelType w:val="hybridMultilevel"/>
    <w:tmpl w:val="CE2AAE74"/>
    <w:lvl w:ilvl="0" w:tplc="D464BF48">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4" w15:restartNumberingAfterBreak="0">
    <w:nsid w:val="52BF2E18"/>
    <w:multiLevelType w:val="hybridMultilevel"/>
    <w:tmpl w:val="884652DA"/>
    <w:lvl w:ilvl="0" w:tplc="57C22FA0">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776362C5"/>
    <w:multiLevelType w:val="hybridMultilevel"/>
    <w:tmpl w:val="596A9218"/>
    <w:lvl w:ilvl="0" w:tplc="1CC04958">
      <w:start w:val="1"/>
      <w:numFmt w:val="decimal"/>
      <w:lvlText w:val="%1."/>
      <w:lvlJc w:val="left"/>
      <w:pPr>
        <w:ind w:left="1440" w:hanging="360"/>
      </w:pPr>
      <w:rPr>
        <w:rFonts w:hint="default"/>
        <w:sz w:val="20"/>
        <w:szCs w:val="20"/>
      </w:rPr>
    </w:lvl>
    <w:lvl w:ilvl="1" w:tplc="04090019">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16" w15:restartNumberingAfterBreak="0">
    <w:nsid w:val="7B1A6D84"/>
    <w:multiLevelType w:val="multilevel"/>
    <w:tmpl w:val="6D664B1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16cid:durableId="1512377031">
    <w:abstractNumId w:val="0"/>
  </w:num>
  <w:num w:numId="2" w16cid:durableId="2104912529">
    <w:abstractNumId w:val="4"/>
  </w:num>
  <w:num w:numId="3" w16cid:durableId="527908152">
    <w:abstractNumId w:val="3"/>
  </w:num>
  <w:num w:numId="4" w16cid:durableId="102774180">
    <w:abstractNumId w:val="5"/>
  </w:num>
  <w:num w:numId="5" w16cid:durableId="2016877012">
    <w:abstractNumId w:val="6"/>
  </w:num>
  <w:num w:numId="6" w16cid:durableId="995256038">
    <w:abstractNumId w:val="2"/>
  </w:num>
  <w:num w:numId="7" w16cid:durableId="1380013473">
    <w:abstractNumId w:val="1"/>
  </w:num>
  <w:num w:numId="8" w16cid:durableId="239171007">
    <w:abstractNumId w:val="16"/>
  </w:num>
  <w:num w:numId="9" w16cid:durableId="443230506">
    <w:abstractNumId w:val="14"/>
  </w:num>
  <w:num w:numId="10" w16cid:durableId="297731602">
    <w:abstractNumId w:val="8"/>
  </w:num>
  <w:num w:numId="11" w16cid:durableId="1961186467">
    <w:abstractNumId w:val="13"/>
  </w:num>
  <w:num w:numId="12" w16cid:durableId="319191910">
    <w:abstractNumId w:val="11"/>
  </w:num>
  <w:num w:numId="13" w16cid:durableId="495652753">
    <w:abstractNumId w:val="7"/>
  </w:num>
  <w:num w:numId="14" w16cid:durableId="1890072351">
    <w:abstractNumId w:val="10"/>
  </w:num>
  <w:num w:numId="15" w16cid:durableId="1241595021">
    <w:abstractNumId w:val="15"/>
  </w:num>
  <w:num w:numId="16" w16cid:durableId="1281759846">
    <w:abstractNumId w:val="9"/>
  </w:num>
  <w:num w:numId="17" w16cid:durableId="874081529">
    <w:abstractNumId w:val="16"/>
  </w:num>
  <w:num w:numId="18" w16cid:durableId="1566524682">
    <w:abstractNumId w:val="16"/>
  </w:num>
  <w:num w:numId="19" w16cid:durableId="1591426798">
    <w:abstractNumId w:val="16"/>
  </w:num>
  <w:num w:numId="20" w16cid:durableId="1595359879">
    <w:abstractNumId w:val="16"/>
  </w:num>
  <w:num w:numId="21" w16cid:durableId="1630698879">
    <w:abstractNumId w:val="16"/>
  </w:num>
  <w:num w:numId="22" w16cid:durableId="237255039">
    <w:abstractNumId w:val="16"/>
  </w:num>
  <w:num w:numId="23" w16cid:durableId="1635679579">
    <w:abstractNumId w:val="12"/>
  </w:num>
  <w:num w:numId="24" w16cid:durableId="62358629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75352228">
    <w:abstractNumId w:val="16"/>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50389437">
    <w:abstractNumId w:val="16"/>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21073495">
    <w:abstractNumId w:val="16"/>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IwNDM2MTexNLe0tDRW0lEKTi0uzszPAymwrAUA+P7OSywAAAA="/>
  </w:docVars>
  <w:rsids>
    <w:rsidRoot w:val="00315436"/>
    <w:rsid w:val="0000404C"/>
    <w:rsid w:val="000110FD"/>
    <w:rsid w:val="00011D37"/>
    <w:rsid w:val="0003021D"/>
    <w:rsid w:val="00041DF2"/>
    <w:rsid w:val="00053D6E"/>
    <w:rsid w:val="00055775"/>
    <w:rsid w:val="000664D8"/>
    <w:rsid w:val="0007266E"/>
    <w:rsid w:val="0009104C"/>
    <w:rsid w:val="0009248A"/>
    <w:rsid w:val="00092F7C"/>
    <w:rsid w:val="00096456"/>
    <w:rsid w:val="00096DF9"/>
    <w:rsid w:val="00097A7E"/>
    <w:rsid w:val="000A3170"/>
    <w:rsid w:val="000A6CB7"/>
    <w:rsid w:val="000A7B42"/>
    <w:rsid w:val="000B000A"/>
    <w:rsid w:val="000B3CC9"/>
    <w:rsid w:val="000C1D2D"/>
    <w:rsid w:val="000C2FE0"/>
    <w:rsid w:val="000C3216"/>
    <w:rsid w:val="000C3279"/>
    <w:rsid w:val="000C55AA"/>
    <w:rsid w:val="000C55F3"/>
    <w:rsid w:val="000D5309"/>
    <w:rsid w:val="000D6E3E"/>
    <w:rsid w:val="000E1ABA"/>
    <w:rsid w:val="000E3823"/>
    <w:rsid w:val="000E6504"/>
    <w:rsid w:val="000F720C"/>
    <w:rsid w:val="000F7ECB"/>
    <w:rsid w:val="000F7F0C"/>
    <w:rsid w:val="0011070D"/>
    <w:rsid w:val="001263E2"/>
    <w:rsid w:val="00146414"/>
    <w:rsid w:val="00150243"/>
    <w:rsid w:val="00152080"/>
    <w:rsid w:val="00153B4E"/>
    <w:rsid w:val="00155932"/>
    <w:rsid w:val="00157158"/>
    <w:rsid w:val="001572E4"/>
    <w:rsid w:val="0016167C"/>
    <w:rsid w:val="001655CA"/>
    <w:rsid w:val="00167348"/>
    <w:rsid w:val="001707A3"/>
    <w:rsid w:val="00175235"/>
    <w:rsid w:val="00180D2A"/>
    <w:rsid w:val="00182A25"/>
    <w:rsid w:val="0018355D"/>
    <w:rsid w:val="00183983"/>
    <w:rsid w:val="00186BDB"/>
    <w:rsid w:val="00186DEF"/>
    <w:rsid w:val="00187029"/>
    <w:rsid w:val="001877F1"/>
    <w:rsid w:val="001943C3"/>
    <w:rsid w:val="00195051"/>
    <w:rsid w:val="001A4D81"/>
    <w:rsid w:val="001A5F65"/>
    <w:rsid w:val="001A7435"/>
    <w:rsid w:val="001B1021"/>
    <w:rsid w:val="001B2764"/>
    <w:rsid w:val="001C6E2A"/>
    <w:rsid w:val="001E0528"/>
    <w:rsid w:val="001F1E47"/>
    <w:rsid w:val="001F5766"/>
    <w:rsid w:val="00201520"/>
    <w:rsid w:val="002017AE"/>
    <w:rsid w:val="00201D9E"/>
    <w:rsid w:val="00203B65"/>
    <w:rsid w:val="00205FCC"/>
    <w:rsid w:val="0020647A"/>
    <w:rsid w:val="002122E1"/>
    <w:rsid w:val="00213C8B"/>
    <w:rsid w:val="00217FFA"/>
    <w:rsid w:val="002207AF"/>
    <w:rsid w:val="00220A12"/>
    <w:rsid w:val="00222D66"/>
    <w:rsid w:val="00223D19"/>
    <w:rsid w:val="0026425B"/>
    <w:rsid w:val="00290ED0"/>
    <w:rsid w:val="00293D9E"/>
    <w:rsid w:val="00294A88"/>
    <w:rsid w:val="002A359C"/>
    <w:rsid w:val="002A7273"/>
    <w:rsid w:val="002B09A1"/>
    <w:rsid w:val="002B3526"/>
    <w:rsid w:val="002B7091"/>
    <w:rsid w:val="002C1122"/>
    <w:rsid w:val="002C31EC"/>
    <w:rsid w:val="002D2BEC"/>
    <w:rsid w:val="002D2CD4"/>
    <w:rsid w:val="002D7E49"/>
    <w:rsid w:val="002E11BC"/>
    <w:rsid w:val="002E527B"/>
    <w:rsid w:val="002E6E79"/>
    <w:rsid w:val="00301278"/>
    <w:rsid w:val="00301B25"/>
    <w:rsid w:val="003028CF"/>
    <w:rsid w:val="003038EF"/>
    <w:rsid w:val="00304124"/>
    <w:rsid w:val="00311777"/>
    <w:rsid w:val="00312F0A"/>
    <w:rsid w:val="003145B8"/>
    <w:rsid w:val="00315436"/>
    <w:rsid w:val="00316900"/>
    <w:rsid w:val="00317510"/>
    <w:rsid w:val="00320C63"/>
    <w:rsid w:val="00322127"/>
    <w:rsid w:val="00322E9D"/>
    <w:rsid w:val="00325115"/>
    <w:rsid w:val="00341D1A"/>
    <w:rsid w:val="00342448"/>
    <w:rsid w:val="00343BC2"/>
    <w:rsid w:val="00343F41"/>
    <w:rsid w:val="00344E68"/>
    <w:rsid w:val="00345D3E"/>
    <w:rsid w:val="00352839"/>
    <w:rsid w:val="00355F5E"/>
    <w:rsid w:val="003663B0"/>
    <w:rsid w:val="00371036"/>
    <w:rsid w:val="0037755C"/>
    <w:rsid w:val="003804A9"/>
    <w:rsid w:val="0038176E"/>
    <w:rsid w:val="003821CA"/>
    <w:rsid w:val="00383F1E"/>
    <w:rsid w:val="00387169"/>
    <w:rsid w:val="00391ABE"/>
    <w:rsid w:val="0039582B"/>
    <w:rsid w:val="003A30F8"/>
    <w:rsid w:val="003B1D5F"/>
    <w:rsid w:val="003B375A"/>
    <w:rsid w:val="003B3A7F"/>
    <w:rsid w:val="003B596B"/>
    <w:rsid w:val="003B69FD"/>
    <w:rsid w:val="003F7927"/>
    <w:rsid w:val="00402CD0"/>
    <w:rsid w:val="00406428"/>
    <w:rsid w:val="00415AA1"/>
    <w:rsid w:val="0041645D"/>
    <w:rsid w:val="004166CE"/>
    <w:rsid w:val="00417C7B"/>
    <w:rsid w:val="0042051B"/>
    <w:rsid w:val="00420968"/>
    <w:rsid w:val="0042271F"/>
    <w:rsid w:val="004268AA"/>
    <w:rsid w:val="00436616"/>
    <w:rsid w:val="00442E6E"/>
    <w:rsid w:val="00453872"/>
    <w:rsid w:val="0045428D"/>
    <w:rsid w:val="00455568"/>
    <w:rsid w:val="00465355"/>
    <w:rsid w:val="00471B57"/>
    <w:rsid w:val="00472BB0"/>
    <w:rsid w:val="0049199B"/>
    <w:rsid w:val="00496EDB"/>
    <w:rsid w:val="004A36A9"/>
    <w:rsid w:val="004A3EB1"/>
    <w:rsid w:val="004B0DF3"/>
    <w:rsid w:val="004B21EF"/>
    <w:rsid w:val="004B5AE0"/>
    <w:rsid w:val="004B6549"/>
    <w:rsid w:val="004B6962"/>
    <w:rsid w:val="004C2509"/>
    <w:rsid w:val="004C31D6"/>
    <w:rsid w:val="004C6A01"/>
    <w:rsid w:val="004E4892"/>
    <w:rsid w:val="004F3EC9"/>
    <w:rsid w:val="00501905"/>
    <w:rsid w:val="00505419"/>
    <w:rsid w:val="005058BA"/>
    <w:rsid w:val="00507961"/>
    <w:rsid w:val="00513E95"/>
    <w:rsid w:val="00515B98"/>
    <w:rsid w:val="005206D1"/>
    <w:rsid w:val="0052140B"/>
    <w:rsid w:val="0052602D"/>
    <w:rsid w:val="0052641D"/>
    <w:rsid w:val="0052671F"/>
    <w:rsid w:val="0052778D"/>
    <w:rsid w:val="00531813"/>
    <w:rsid w:val="00533A79"/>
    <w:rsid w:val="005346FF"/>
    <w:rsid w:val="00535FE6"/>
    <w:rsid w:val="00536E58"/>
    <w:rsid w:val="00547035"/>
    <w:rsid w:val="00560A01"/>
    <w:rsid w:val="0056182B"/>
    <w:rsid w:val="0056548D"/>
    <w:rsid w:val="00566227"/>
    <w:rsid w:val="00571576"/>
    <w:rsid w:val="005740BB"/>
    <w:rsid w:val="00577D05"/>
    <w:rsid w:val="0058112E"/>
    <w:rsid w:val="005A4DA9"/>
    <w:rsid w:val="005A5747"/>
    <w:rsid w:val="005A6D36"/>
    <w:rsid w:val="005B03AD"/>
    <w:rsid w:val="005B18E8"/>
    <w:rsid w:val="005B6D1F"/>
    <w:rsid w:val="005C1B6C"/>
    <w:rsid w:val="005C4F02"/>
    <w:rsid w:val="005E41D4"/>
    <w:rsid w:val="005E49AE"/>
    <w:rsid w:val="005F2D82"/>
    <w:rsid w:val="005F3BA2"/>
    <w:rsid w:val="006017F5"/>
    <w:rsid w:val="006024E6"/>
    <w:rsid w:val="00603A70"/>
    <w:rsid w:val="00604BBD"/>
    <w:rsid w:val="006107CE"/>
    <w:rsid w:val="00613CC2"/>
    <w:rsid w:val="00617ACC"/>
    <w:rsid w:val="006231BE"/>
    <w:rsid w:val="006271B2"/>
    <w:rsid w:val="00633F10"/>
    <w:rsid w:val="006361A9"/>
    <w:rsid w:val="00641C82"/>
    <w:rsid w:val="0064246D"/>
    <w:rsid w:val="00643A90"/>
    <w:rsid w:val="0065486C"/>
    <w:rsid w:val="00663346"/>
    <w:rsid w:val="0066576E"/>
    <w:rsid w:val="006658AC"/>
    <w:rsid w:val="0067298B"/>
    <w:rsid w:val="006775E6"/>
    <w:rsid w:val="006818F0"/>
    <w:rsid w:val="00692701"/>
    <w:rsid w:val="00693BF1"/>
    <w:rsid w:val="006A0442"/>
    <w:rsid w:val="006A133B"/>
    <w:rsid w:val="006B1E37"/>
    <w:rsid w:val="006B65E7"/>
    <w:rsid w:val="006C24AE"/>
    <w:rsid w:val="006D7638"/>
    <w:rsid w:val="006D7891"/>
    <w:rsid w:val="006D79EE"/>
    <w:rsid w:val="006E1361"/>
    <w:rsid w:val="006F24D1"/>
    <w:rsid w:val="006F2CBB"/>
    <w:rsid w:val="00710AC1"/>
    <w:rsid w:val="0071606C"/>
    <w:rsid w:val="00734239"/>
    <w:rsid w:val="00753449"/>
    <w:rsid w:val="0075373D"/>
    <w:rsid w:val="007550B6"/>
    <w:rsid w:val="007613C9"/>
    <w:rsid w:val="007628C9"/>
    <w:rsid w:val="007637AB"/>
    <w:rsid w:val="0076494F"/>
    <w:rsid w:val="00771004"/>
    <w:rsid w:val="00772536"/>
    <w:rsid w:val="00785513"/>
    <w:rsid w:val="00793CD3"/>
    <w:rsid w:val="007946BC"/>
    <w:rsid w:val="00796253"/>
    <w:rsid w:val="0079645D"/>
    <w:rsid w:val="007A0C2D"/>
    <w:rsid w:val="007A2E4A"/>
    <w:rsid w:val="007A5380"/>
    <w:rsid w:val="007A568B"/>
    <w:rsid w:val="007A600D"/>
    <w:rsid w:val="007A74B4"/>
    <w:rsid w:val="007B279F"/>
    <w:rsid w:val="007C5F77"/>
    <w:rsid w:val="007C7F84"/>
    <w:rsid w:val="007D0BAB"/>
    <w:rsid w:val="007D3B5B"/>
    <w:rsid w:val="007D76F0"/>
    <w:rsid w:val="007E02C0"/>
    <w:rsid w:val="007E2FE7"/>
    <w:rsid w:val="007E5E41"/>
    <w:rsid w:val="007F117A"/>
    <w:rsid w:val="007F126B"/>
    <w:rsid w:val="00800978"/>
    <w:rsid w:val="00802892"/>
    <w:rsid w:val="00811363"/>
    <w:rsid w:val="0081420E"/>
    <w:rsid w:val="00820D66"/>
    <w:rsid w:val="0084345A"/>
    <w:rsid w:val="00854F83"/>
    <w:rsid w:val="0085583E"/>
    <w:rsid w:val="00857BCB"/>
    <w:rsid w:val="00864B39"/>
    <w:rsid w:val="00867A24"/>
    <w:rsid w:val="00881C1C"/>
    <w:rsid w:val="00895148"/>
    <w:rsid w:val="008A3507"/>
    <w:rsid w:val="008AC207"/>
    <w:rsid w:val="008B3276"/>
    <w:rsid w:val="008B7304"/>
    <w:rsid w:val="008C26AF"/>
    <w:rsid w:val="008C3DAE"/>
    <w:rsid w:val="008C4107"/>
    <w:rsid w:val="008D2E53"/>
    <w:rsid w:val="008F456D"/>
    <w:rsid w:val="008F7015"/>
    <w:rsid w:val="00904FFC"/>
    <w:rsid w:val="0091201E"/>
    <w:rsid w:val="009138D1"/>
    <w:rsid w:val="0091715E"/>
    <w:rsid w:val="00917FF8"/>
    <w:rsid w:val="00922AB3"/>
    <w:rsid w:val="00927798"/>
    <w:rsid w:val="009340DB"/>
    <w:rsid w:val="00954DF6"/>
    <w:rsid w:val="009630C3"/>
    <w:rsid w:val="0096621D"/>
    <w:rsid w:val="00971D8E"/>
    <w:rsid w:val="00975CA0"/>
    <w:rsid w:val="00981689"/>
    <w:rsid w:val="00981975"/>
    <w:rsid w:val="0099250E"/>
    <w:rsid w:val="0099508D"/>
    <w:rsid w:val="009A6C0A"/>
    <w:rsid w:val="009B09A8"/>
    <w:rsid w:val="009B4B7D"/>
    <w:rsid w:val="009C516D"/>
    <w:rsid w:val="009D0E8E"/>
    <w:rsid w:val="009D147E"/>
    <w:rsid w:val="009D4A18"/>
    <w:rsid w:val="009D6055"/>
    <w:rsid w:val="009E20E2"/>
    <w:rsid w:val="009E566D"/>
    <w:rsid w:val="009F2F1C"/>
    <w:rsid w:val="009F4072"/>
    <w:rsid w:val="00A056A3"/>
    <w:rsid w:val="00A11524"/>
    <w:rsid w:val="00A232F0"/>
    <w:rsid w:val="00A31168"/>
    <w:rsid w:val="00A31F60"/>
    <w:rsid w:val="00A33247"/>
    <w:rsid w:val="00A33EF6"/>
    <w:rsid w:val="00A40EDF"/>
    <w:rsid w:val="00A47BFE"/>
    <w:rsid w:val="00A548A2"/>
    <w:rsid w:val="00A55265"/>
    <w:rsid w:val="00A56DFD"/>
    <w:rsid w:val="00A60356"/>
    <w:rsid w:val="00A66199"/>
    <w:rsid w:val="00A776EC"/>
    <w:rsid w:val="00A82EF5"/>
    <w:rsid w:val="00A85A46"/>
    <w:rsid w:val="00A87BB3"/>
    <w:rsid w:val="00A903BB"/>
    <w:rsid w:val="00AA173D"/>
    <w:rsid w:val="00AB7053"/>
    <w:rsid w:val="00AC0185"/>
    <w:rsid w:val="00AC51D1"/>
    <w:rsid w:val="00AC7EE5"/>
    <w:rsid w:val="00AC7FAF"/>
    <w:rsid w:val="00AD617E"/>
    <w:rsid w:val="00AD7D42"/>
    <w:rsid w:val="00AE11EF"/>
    <w:rsid w:val="00AE4980"/>
    <w:rsid w:val="00AE747C"/>
    <w:rsid w:val="00B039BE"/>
    <w:rsid w:val="00B11AAB"/>
    <w:rsid w:val="00B173FC"/>
    <w:rsid w:val="00B203AB"/>
    <w:rsid w:val="00B30653"/>
    <w:rsid w:val="00B33B52"/>
    <w:rsid w:val="00B36A11"/>
    <w:rsid w:val="00B378E3"/>
    <w:rsid w:val="00B405A8"/>
    <w:rsid w:val="00B40BBD"/>
    <w:rsid w:val="00B46BDB"/>
    <w:rsid w:val="00B62F13"/>
    <w:rsid w:val="00B67BE4"/>
    <w:rsid w:val="00B77CFD"/>
    <w:rsid w:val="00B86026"/>
    <w:rsid w:val="00B90A92"/>
    <w:rsid w:val="00B95229"/>
    <w:rsid w:val="00B96012"/>
    <w:rsid w:val="00BA007E"/>
    <w:rsid w:val="00BA1418"/>
    <w:rsid w:val="00BA57BF"/>
    <w:rsid w:val="00BA5A75"/>
    <w:rsid w:val="00BA7A49"/>
    <w:rsid w:val="00BB0057"/>
    <w:rsid w:val="00BB1C76"/>
    <w:rsid w:val="00BC4AB8"/>
    <w:rsid w:val="00BC4F6B"/>
    <w:rsid w:val="00BC58F7"/>
    <w:rsid w:val="00BD053B"/>
    <w:rsid w:val="00BD3325"/>
    <w:rsid w:val="00BE110F"/>
    <w:rsid w:val="00BE6CB2"/>
    <w:rsid w:val="00BF621F"/>
    <w:rsid w:val="00C00EE8"/>
    <w:rsid w:val="00C02530"/>
    <w:rsid w:val="00C07446"/>
    <w:rsid w:val="00C07BE5"/>
    <w:rsid w:val="00C12F72"/>
    <w:rsid w:val="00C1316C"/>
    <w:rsid w:val="00C1627F"/>
    <w:rsid w:val="00C16D0F"/>
    <w:rsid w:val="00C25601"/>
    <w:rsid w:val="00C25CD4"/>
    <w:rsid w:val="00C31584"/>
    <w:rsid w:val="00C34F1B"/>
    <w:rsid w:val="00C37C4F"/>
    <w:rsid w:val="00C403CC"/>
    <w:rsid w:val="00C43364"/>
    <w:rsid w:val="00C5006C"/>
    <w:rsid w:val="00C56692"/>
    <w:rsid w:val="00C57776"/>
    <w:rsid w:val="00C60DDD"/>
    <w:rsid w:val="00C621B8"/>
    <w:rsid w:val="00C63878"/>
    <w:rsid w:val="00C63DD9"/>
    <w:rsid w:val="00C63EF3"/>
    <w:rsid w:val="00C66A3C"/>
    <w:rsid w:val="00C6718B"/>
    <w:rsid w:val="00C70EF0"/>
    <w:rsid w:val="00C756DA"/>
    <w:rsid w:val="00C85360"/>
    <w:rsid w:val="00C8612E"/>
    <w:rsid w:val="00C902F6"/>
    <w:rsid w:val="00C90719"/>
    <w:rsid w:val="00C955BA"/>
    <w:rsid w:val="00C969AB"/>
    <w:rsid w:val="00CA5651"/>
    <w:rsid w:val="00CA79BB"/>
    <w:rsid w:val="00CB338B"/>
    <w:rsid w:val="00CB4989"/>
    <w:rsid w:val="00CB59BE"/>
    <w:rsid w:val="00CC113C"/>
    <w:rsid w:val="00CC2B45"/>
    <w:rsid w:val="00CC358C"/>
    <w:rsid w:val="00CD2E80"/>
    <w:rsid w:val="00CD6F1A"/>
    <w:rsid w:val="00CE2E80"/>
    <w:rsid w:val="00CF0635"/>
    <w:rsid w:val="00CF46B3"/>
    <w:rsid w:val="00CF790A"/>
    <w:rsid w:val="00D033E7"/>
    <w:rsid w:val="00D04885"/>
    <w:rsid w:val="00D05466"/>
    <w:rsid w:val="00D06054"/>
    <w:rsid w:val="00D0651C"/>
    <w:rsid w:val="00D078E9"/>
    <w:rsid w:val="00D11A70"/>
    <w:rsid w:val="00D12DF4"/>
    <w:rsid w:val="00D15C26"/>
    <w:rsid w:val="00D21AEB"/>
    <w:rsid w:val="00D22D4B"/>
    <w:rsid w:val="00D27478"/>
    <w:rsid w:val="00D311D6"/>
    <w:rsid w:val="00D357D3"/>
    <w:rsid w:val="00D36A48"/>
    <w:rsid w:val="00D36B71"/>
    <w:rsid w:val="00D426BD"/>
    <w:rsid w:val="00D470A2"/>
    <w:rsid w:val="00D5221B"/>
    <w:rsid w:val="00D57B53"/>
    <w:rsid w:val="00D713FC"/>
    <w:rsid w:val="00D71530"/>
    <w:rsid w:val="00D72582"/>
    <w:rsid w:val="00D7474F"/>
    <w:rsid w:val="00D80830"/>
    <w:rsid w:val="00D87994"/>
    <w:rsid w:val="00DA277E"/>
    <w:rsid w:val="00DA5EAD"/>
    <w:rsid w:val="00DA70DA"/>
    <w:rsid w:val="00DB0656"/>
    <w:rsid w:val="00DB37EE"/>
    <w:rsid w:val="00DB3FA7"/>
    <w:rsid w:val="00DC278D"/>
    <w:rsid w:val="00DD6307"/>
    <w:rsid w:val="00DE0E95"/>
    <w:rsid w:val="00DF0A40"/>
    <w:rsid w:val="00DF0AF4"/>
    <w:rsid w:val="00DF19C6"/>
    <w:rsid w:val="00DF235A"/>
    <w:rsid w:val="00DF3D46"/>
    <w:rsid w:val="00DF4508"/>
    <w:rsid w:val="00E03C6D"/>
    <w:rsid w:val="00E03C80"/>
    <w:rsid w:val="00E10098"/>
    <w:rsid w:val="00E12872"/>
    <w:rsid w:val="00E2171F"/>
    <w:rsid w:val="00E33D04"/>
    <w:rsid w:val="00E33ECA"/>
    <w:rsid w:val="00E41F0B"/>
    <w:rsid w:val="00E51C37"/>
    <w:rsid w:val="00E631B1"/>
    <w:rsid w:val="00E70DA8"/>
    <w:rsid w:val="00E70E51"/>
    <w:rsid w:val="00E715EC"/>
    <w:rsid w:val="00E74A97"/>
    <w:rsid w:val="00E95ABD"/>
    <w:rsid w:val="00E966BA"/>
    <w:rsid w:val="00EB4754"/>
    <w:rsid w:val="00EB6329"/>
    <w:rsid w:val="00EB63CE"/>
    <w:rsid w:val="00EC09D2"/>
    <w:rsid w:val="00EC2743"/>
    <w:rsid w:val="00EE5A2D"/>
    <w:rsid w:val="00EE6520"/>
    <w:rsid w:val="00EF2730"/>
    <w:rsid w:val="00F01643"/>
    <w:rsid w:val="00F03173"/>
    <w:rsid w:val="00F04967"/>
    <w:rsid w:val="00F11105"/>
    <w:rsid w:val="00F1134C"/>
    <w:rsid w:val="00F12C88"/>
    <w:rsid w:val="00F13472"/>
    <w:rsid w:val="00F13DD4"/>
    <w:rsid w:val="00F1490A"/>
    <w:rsid w:val="00F14FB0"/>
    <w:rsid w:val="00F15397"/>
    <w:rsid w:val="00F1547F"/>
    <w:rsid w:val="00F20039"/>
    <w:rsid w:val="00F24E82"/>
    <w:rsid w:val="00F263C8"/>
    <w:rsid w:val="00F359F6"/>
    <w:rsid w:val="00F44441"/>
    <w:rsid w:val="00F51BF7"/>
    <w:rsid w:val="00F62CB5"/>
    <w:rsid w:val="00F65A75"/>
    <w:rsid w:val="00F664F7"/>
    <w:rsid w:val="00F678C0"/>
    <w:rsid w:val="00F67F3F"/>
    <w:rsid w:val="00F70AC0"/>
    <w:rsid w:val="00F714C8"/>
    <w:rsid w:val="00F74143"/>
    <w:rsid w:val="00F83556"/>
    <w:rsid w:val="00F940DA"/>
    <w:rsid w:val="00F96480"/>
    <w:rsid w:val="00FB4FA8"/>
    <w:rsid w:val="00FB57D2"/>
    <w:rsid w:val="00FC01AB"/>
    <w:rsid w:val="00FC04CC"/>
    <w:rsid w:val="00FC1C31"/>
    <w:rsid w:val="00FC7264"/>
    <w:rsid w:val="00FC7A01"/>
    <w:rsid w:val="00FD22BD"/>
    <w:rsid w:val="00FD27E6"/>
    <w:rsid w:val="00FD363F"/>
    <w:rsid w:val="00FD3870"/>
    <w:rsid w:val="00FD4922"/>
    <w:rsid w:val="00FE418B"/>
    <w:rsid w:val="00FE5434"/>
    <w:rsid w:val="00FF2C35"/>
    <w:rsid w:val="00FF5C1F"/>
    <w:rsid w:val="02F9B3FB"/>
    <w:rsid w:val="0327A3B2"/>
    <w:rsid w:val="033BA6AF"/>
    <w:rsid w:val="064DCBB9"/>
    <w:rsid w:val="098DE298"/>
    <w:rsid w:val="09DEA130"/>
    <w:rsid w:val="09FA745C"/>
    <w:rsid w:val="0A913A87"/>
    <w:rsid w:val="0B195016"/>
    <w:rsid w:val="0B60E255"/>
    <w:rsid w:val="0DA29736"/>
    <w:rsid w:val="0E4948D2"/>
    <w:rsid w:val="0FA6CE59"/>
    <w:rsid w:val="125F36A9"/>
    <w:rsid w:val="1286F3BB"/>
    <w:rsid w:val="131C1688"/>
    <w:rsid w:val="1432F333"/>
    <w:rsid w:val="147B19B2"/>
    <w:rsid w:val="14A13FF4"/>
    <w:rsid w:val="177B914B"/>
    <w:rsid w:val="17FFC040"/>
    <w:rsid w:val="18BC210B"/>
    <w:rsid w:val="196C28AA"/>
    <w:rsid w:val="1B85D55A"/>
    <w:rsid w:val="1D5688DB"/>
    <w:rsid w:val="21DDB666"/>
    <w:rsid w:val="21FD18F6"/>
    <w:rsid w:val="22611A68"/>
    <w:rsid w:val="22AFA035"/>
    <w:rsid w:val="2501A049"/>
    <w:rsid w:val="2600D6FE"/>
    <w:rsid w:val="2793E01A"/>
    <w:rsid w:val="27967CCD"/>
    <w:rsid w:val="27D71E08"/>
    <w:rsid w:val="29473437"/>
    <w:rsid w:val="311CBDA2"/>
    <w:rsid w:val="32B3B647"/>
    <w:rsid w:val="33E3E1E5"/>
    <w:rsid w:val="34D8E9E7"/>
    <w:rsid w:val="354746A2"/>
    <w:rsid w:val="35BB0A80"/>
    <w:rsid w:val="39BEEDD6"/>
    <w:rsid w:val="3B8F7385"/>
    <w:rsid w:val="3BDD7D0E"/>
    <w:rsid w:val="3C01CEB4"/>
    <w:rsid w:val="3ED6D680"/>
    <w:rsid w:val="3EE9278A"/>
    <w:rsid w:val="3F2077BD"/>
    <w:rsid w:val="3F2ECFBA"/>
    <w:rsid w:val="3FD3B63C"/>
    <w:rsid w:val="3FF12D7A"/>
    <w:rsid w:val="4218C3DC"/>
    <w:rsid w:val="4403B499"/>
    <w:rsid w:val="444814AC"/>
    <w:rsid w:val="446E0F58"/>
    <w:rsid w:val="4676D608"/>
    <w:rsid w:val="4895A1EA"/>
    <w:rsid w:val="48F8CC37"/>
    <w:rsid w:val="4A9802FA"/>
    <w:rsid w:val="4DCF5ABA"/>
    <w:rsid w:val="4EA27471"/>
    <w:rsid w:val="51D016B6"/>
    <w:rsid w:val="538C5286"/>
    <w:rsid w:val="546CC28F"/>
    <w:rsid w:val="559EE7BC"/>
    <w:rsid w:val="56298EBB"/>
    <w:rsid w:val="5A13C6D7"/>
    <w:rsid w:val="5A6B9C03"/>
    <w:rsid w:val="5C7DDA9F"/>
    <w:rsid w:val="5D4D1651"/>
    <w:rsid w:val="5F2C7E0C"/>
    <w:rsid w:val="68D8A420"/>
    <w:rsid w:val="6949B3C7"/>
    <w:rsid w:val="69A58408"/>
    <w:rsid w:val="6A1F33D1"/>
    <w:rsid w:val="6A287A85"/>
    <w:rsid w:val="6B516CB1"/>
    <w:rsid w:val="6B62A066"/>
    <w:rsid w:val="6B91C7F9"/>
    <w:rsid w:val="6FCE6C61"/>
    <w:rsid w:val="70B25E65"/>
    <w:rsid w:val="71C4D2BD"/>
    <w:rsid w:val="7864601F"/>
    <w:rsid w:val="796C58F0"/>
    <w:rsid w:val="7A4A2AD1"/>
    <w:rsid w:val="7A5AAAD4"/>
    <w:rsid w:val="7D1B8D42"/>
    <w:rsid w:val="7F89D64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A7C97B"/>
  <w15:chartTrackingRefBased/>
  <w15:docId w15:val="{EA86CD94-94AC-405C-9DA9-C8003E428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61A9"/>
    <w:rPr>
      <w:rFonts w:eastAsia="Times New Roman"/>
      <w:sz w:val="24"/>
      <w:szCs w:val="24"/>
      <w:lang w:val="en-GB"/>
    </w:rPr>
  </w:style>
  <w:style w:type="paragraph" w:styleId="Heading1">
    <w:name w:val="heading 1"/>
    <w:next w:val="Normal"/>
    <w:autoRedefine/>
    <w:qFormat/>
    <w:rsid w:val="009D6055"/>
    <w:pPr>
      <w:keepNext/>
      <w:keepLines/>
      <w:numPr>
        <w:numId w:val="8"/>
      </w:numPr>
      <w:pBdr>
        <w:top w:val="single" w:sz="12" w:space="3" w:color="auto"/>
      </w:pBdr>
      <w:spacing w:before="240" w:after="180"/>
      <w:outlineLvl w:val="0"/>
    </w:pPr>
    <w:rPr>
      <w:rFonts w:ascii="Arial" w:hAnsi="Arial"/>
      <w:sz w:val="36"/>
      <w:lang w:val="en-GB" w:eastAsia="ko-KR"/>
    </w:rPr>
  </w:style>
  <w:style w:type="paragraph" w:styleId="Heading2">
    <w:name w:val="heading 2"/>
    <w:basedOn w:val="Heading1"/>
    <w:next w:val="Normal"/>
    <w:autoRedefine/>
    <w:qFormat/>
    <w:rsid w:val="00641C82"/>
    <w:pPr>
      <w:widowControl w:val="0"/>
      <w:numPr>
        <w:ilvl w:val="1"/>
      </w:numPr>
      <w:pBdr>
        <w:top w:val="none" w:sz="0" w:space="0" w:color="auto"/>
      </w:pBdr>
      <w:tabs>
        <w:tab w:val="left" w:pos="2127"/>
      </w:tabs>
      <w:spacing w:after="120" w:line="240" w:lineRule="atLeast"/>
      <w:outlineLvl w:val="1"/>
    </w:pPr>
    <w:rPr>
      <w:sz w:val="32"/>
    </w:rPr>
  </w:style>
  <w:style w:type="paragraph" w:styleId="Heading3">
    <w:name w:val="heading 3"/>
    <w:basedOn w:val="Heading2"/>
    <w:next w:val="Normal"/>
    <w:autoRedefine/>
    <w:qFormat/>
    <w:rsid w:val="006E1361"/>
    <w:pPr>
      <w:numPr>
        <w:ilvl w:val="2"/>
      </w:numPr>
      <w:spacing w:before="120"/>
      <w:outlineLvl w:val="2"/>
    </w:pPr>
    <w:rPr>
      <w:sz w:val="28"/>
    </w:rPr>
  </w:style>
  <w:style w:type="paragraph" w:styleId="Heading4">
    <w:name w:val="heading 4"/>
    <w:basedOn w:val="Heading3"/>
    <w:next w:val="Normal"/>
    <w:autoRedefine/>
    <w:qFormat/>
    <w:rsid w:val="006E1361"/>
    <w:pPr>
      <w:numPr>
        <w:ilvl w:val="3"/>
      </w:numPr>
      <w:outlineLvl w:val="3"/>
    </w:pPr>
    <w:rPr>
      <w:sz w:val="24"/>
    </w:rPr>
  </w:style>
  <w:style w:type="paragraph" w:styleId="Heading5">
    <w:name w:val="heading 5"/>
    <w:basedOn w:val="Heading4"/>
    <w:next w:val="Normal"/>
    <w:autoRedefine/>
    <w:qFormat/>
    <w:rsid w:val="006E1361"/>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rsid w:val="009D6055"/>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pPr>
    <w:rPr>
      <w:rFonts w:eastAsia="DengXian"/>
      <w:sz w:val="20"/>
      <w:szCs w:val="20"/>
      <w:lang w:eastAsia="ko-KR"/>
    </w:r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ko-KR"/>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eastAsia="DengXian"/>
      <w:sz w:val="16"/>
      <w:szCs w:val="20"/>
      <w:lang w:eastAsia="ko-KR"/>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spacing w:after="180"/>
      <w:ind w:left="1135" w:hanging="851"/>
    </w:pPr>
    <w:rPr>
      <w:rFonts w:eastAsia="DengXian"/>
      <w:sz w:val="20"/>
      <w:szCs w:val="20"/>
      <w:lang w:eastAsia="ko-KR"/>
    </w:rPr>
  </w:style>
  <w:style w:type="paragraph" w:styleId="TOC9">
    <w:name w:val="toc 9"/>
    <w:basedOn w:val="TOC8"/>
    <w:autoRedefine/>
    <w:semiHidden/>
    <w:pPr>
      <w:ind w:left="1418" w:hanging="1418"/>
    </w:pPr>
  </w:style>
  <w:style w:type="paragraph" w:customStyle="1" w:styleId="EX">
    <w:name w:val="EX"/>
    <w:basedOn w:val="Normal"/>
    <w:link w:val="EXChar"/>
    <w:pPr>
      <w:keepLines/>
      <w:spacing w:after="180"/>
      <w:ind w:left="1702" w:hanging="1418"/>
    </w:pPr>
    <w:rPr>
      <w:rFonts w:eastAsia="DengXian"/>
      <w:sz w:val="20"/>
      <w:szCs w:val="20"/>
      <w:lang w:eastAsia="ko-KR"/>
    </w:rPr>
  </w:style>
  <w:style w:type="paragraph" w:customStyle="1" w:styleId="FP">
    <w:name w:val="FP"/>
    <w:basedOn w:val="Normal"/>
    <w:rPr>
      <w:rFonts w:eastAsia="DengXian"/>
      <w:sz w:val="20"/>
      <w:szCs w:val="20"/>
      <w:lang w:eastAsia="ko-KR"/>
    </w:r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spacing w:after="180"/>
    </w:pPr>
    <w:rPr>
      <w:rFonts w:eastAsia="DengXian"/>
      <w:noProof/>
      <w:sz w:val="20"/>
      <w:szCs w:val="20"/>
      <w:lang w:eastAsia="ko-KR"/>
    </w:rPr>
  </w:style>
  <w:style w:type="paragraph" w:customStyle="1" w:styleId="TH">
    <w:name w:val="TH"/>
    <w:basedOn w:val="Normal"/>
    <w:pPr>
      <w:keepNext/>
      <w:keepLines/>
      <w:spacing w:before="60" w:after="180"/>
      <w:jc w:val="center"/>
    </w:pPr>
    <w:rPr>
      <w:rFonts w:ascii="Arial" w:eastAsia="DengXian" w:hAnsi="Arial"/>
      <w:b/>
      <w:sz w:val="20"/>
      <w:szCs w:val="20"/>
      <w:lang w:eastAsia="ko-KR"/>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pPr>
    <w:rPr>
      <w:rFonts w:ascii="Arial" w:eastAsia="DengXian" w:hAnsi="Arial"/>
      <w:sz w:val="18"/>
      <w:szCs w:val="20"/>
      <w:lang w:eastAsia="ko-KR"/>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spacing w:after="180"/>
      <w:ind w:left="568" w:hanging="284"/>
    </w:pPr>
    <w:rPr>
      <w:rFonts w:eastAsia="DengXian"/>
      <w:sz w:val="20"/>
      <w:szCs w:val="20"/>
      <w:lang w:eastAsia="ko-KR"/>
    </w:r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eastAsia="DengXian" w:hAnsi="Arial"/>
      <w:sz w:val="20"/>
      <w:szCs w:val="20"/>
      <w:lang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rPr>
      <w:rFonts w:ascii="Segoe UI" w:eastAsia="DengXian" w:hAnsi="Segoe UI" w:cs="Segoe UI"/>
      <w:sz w:val="18"/>
      <w:szCs w:val="18"/>
      <w:lang w:eastAsia="ko-KR"/>
    </w:rPr>
  </w:style>
  <w:style w:type="character" w:customStyle="1" w:styleId="BalloonTextChar">
    <w:name w:val="Balloon Text Char"/>
    <w:link w:val="BalloonText"/>
    <w:rsid w:val="000F7ECB"/>
    <w:rPr>
      <w:rFonts w:ascii="Segoe UI" w:hAnsi="Segoe UI" w:cs="Segoe UI"/>
      <w:sz w:val="18"/>
      <w:szCs w:val="18"/>
      <w:lang w:eastAsia="ko-KR"/>
    </w:rPr>
  </w:style>
  <w:style w:type="paragraph" w:styleId="ListParagraph">
    <w:name w:val="List Paragraph"/>
    <w:basedOn w:val="Normal"/>
    <w:uiPriority w:val="34"/>
    <w:qFormat/>
    <w:rsid w:val="00CA5651"/>
    <w:pPr>
      <w:ind w:left="720"/>
    </w:pPr>
    <w:rPr>
      <w:rFonts w:eastAsia="Calibri"/>
      <w:lang w:val="en-US" w:eastAsia="en-US"/>
    </w:rPr>
  </w:style>
  <w:style w:type="character" w:styleId="PlaceholderText">
    <w:name w:val="Placeholder Text"/>
    <w:basedOn w:val="DefaultParagraphFont"/>
    <w:uiPriority w:val="99"/>
    <w:semiHidden/>
    <w:rsid w:val="00FD363F"/>
    <w:rPr>
      <w:color w:val="808080"/>
    </w:rPr>
  </w:style>
  <w:style w:type="character" w:styleId="Emphasis">
    <w:name w:val="Emphasis"/>
    <w:qFormat/>
    <w:rsid w:val="00320C63"/>
    <w:rPr>
      <w:i/>
      <w:iCs/>
    </w:rPr>
  </w:style>
  <w:style w:type="paragraph" w:styleId="CommentSubject">
    <w:name w:val="annotation subject"/>
    <w:basedOn w:val="CommentText"/>
    <w:next w:val="CommentText"/>
    <w:link w:val="CommentSubjectChar"/>
    <w:rsid w:val="00D36B71"/>
    <w:pPr>
      <w:tabs>
        <w:tab w:val="clear" w:pos="1418"/>
        <w:tab w:val="clear" w:pos="4678"/>
        <w:tab w:val="clear" w:pos="5954"/>
        <w:tab w:val="clear" w:pos="7088"/>
      </w:tabs>
      <w:spacing w:after="180"/>
      <w:jc w:val="left"/>
    </w:pPr>
    <w:rPr>
      <w:rFonts w:ascii="Times New Roman" w:hAnsi="Times New Roman"/>
      <w:b/>
      <w:bCs/>
      <w:lang w:eastAsia="ko-KR"/>
    </w:rPr>
  </w:style>
  <w:style w:type="character" w:customStyle="1" w:styleId="CommentSubjectChar">
    <w:name w:val="Comment Subject Char"/>
    <w:basedOn w:val="CommentTextChar"/>
    <w:link w:val="CommentSubject"/>
    <w:rsid w:val="00D36B71"/>
    <w:rPr>
      <w:rFonts w:ascii="Arial" w:hAnsi="Arial"/>
      <w:b/>
      <w:bCs/>
      <w:lang w:val="en-GB" w:eastAsia="ko-KR"/>
    </w:rPr>
  </w:style>
  <w:style w:type="character" w:customStyle="1" w:styleId="TFChar">
    <w:name w:val="TF Char"/>
    <w:link w:val="TF"/>
    <w:rsid w:val="00571576"/>
    <w:rPr>
      <w:rFonts w:ascii="Arial" w:hAnsi="Arial"/>
      <w:b/>
      <w:lang w:val="en-GB" w:eastAsia="ko-KR"/>
    </w:rPr>
  </w:style>
  <w:style w:type="character" w:customStyle="1" w:styleId="EXChar">
    <w:name w:val="EX Char"/>
    <w:link w:val="EX"/>
    <w:rsid w:val="00183983"/>
    <w:rPr>
      <w:lang w:val="en-GB" w:eastAsia="ko-KR"/>
    </w:rPr>
  </w:style>
  <w:style w:type="paragraph" w:styleId="Quote">
    <w:name w:val="Quote"/>
    <w:basedOn w:val="Normal"/>
    <w:next w:val="Normal"/>
    <w:link w:val="QuoteChar"/>
    <w:uiPriority w:val="29"/>
    <w:qFormat/>
    <w:rsid w:val="00C66A3C"/>
    <w:pPr>
      <w:spacing w:before="200" w:after="160"/>
      <w:ind w:left="864" w:right="864"/>
      <w:jc w:val="center"/>
    </w:pPr>
    <w:rPr>
      <w:rFonts w:eastAsia="DengXian"/>
      <w:i/>
      <w:iCs/>
      <w:color w:val="404040" w:themeColor="text1" w:themeTint="BF"/>
      <w:sz w:val="20"/>
      <w:szCs w:val="20"/>
      <w:lang w:eastAsia="ko-KR"/>
    </w:rPr>
  </w:style>
  <w:style w:type="character" w:customStyle="1" w:styleId="QuoteChar">
    <w:name w:val="Quote Char"/>
    <w:basedOn w:val="DefaultParagraphFont"/>
    <w:link w:val="Quote"/>
    <w:uiPriority w:val="29"/>
    <w:rsid w:val="00C66A3C"/>
    <w:rPr>
      <w:i/>
      <w:iCs/>
      <w:color w:val="404040" w:themeColor="text1" w:themeTint="BF"/>
      <w:lang w:val="en-GB" w:eastAsia="ko-KR"/>
    </w:rPr>
  </w:style>
  <w:style w:type="character" w:customStyle="1" w:styleId="text-only">
    <w:name w:val="text-only"/>
    <w:basedOn w:val="DefaultParagraphFont"/>
    <w:rsid w:val="004B6962"/>
  </w:style>
  <w:style w:type="character" w:customStyle="1" w:styleId="normaltextrun">
    <w:name w:val="normaltextrun"/>
    <w:basedOn w:val="DefaultParagraphFont"/>
    <w:rsid w:val="00455568"/>
  </w:style>
  <w:style w:type="paragraph" w:styleId="Revision">
    <w:name w:val="Revision"/>
    <w:hidden/>
    <w:uiPriority w:val="99"/>
    <w:semiHidden/>
    <w:rsid w:val="006361A9"/>
    <w:rPr>
      <w:rFonts w:eastAsia="Times New Roman"/>
      <w:sz w:val="24"/>
      <w:szCs w:val="24"/>
      <w:lang w:val="en-GB"/>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131354">
      <w:bodyDiv w:val="1"/>
      <w:marLeft w:val="0"/>
      <w:marRight w:val="0"/>
      <w:marTop w:val="0"/>
      <w:marBottom w:val="0"/>
      <w:divBdr>
        <w:top w:val="none" w:sz="0" w:space="0" w:color="auto"/>
        <w:left w:val="none" w:sz="0" w:space="0" w:color="auto"/>
        <w:bottom w:val="none" w:sz="0" w:space="0" w:color="auto"/>
        <w:right w:val="none" w:sz="0" w:space="0" w:color="auto"/>
      </w:divBdr>
      <w:divsChild>
        <w:div w:id="85882852">
          <w:marLeft w:val="0"/>
          <w:marRight w:val="0"/>
          <w:marTop w:val="0"/>
          <w:marBottom w:val="0"/>
          <w:divBdr>
            <w:top w:val="none" w:sz="0" w:space="0" w:color="auto"/>
            <w:left w:val="none" w:sz="0" w:space="0" w:color="auto"/>
            <w:bottom w:val="none" w:sz="0" w:space="0" w:color="auto"/>
            <w:right w:val="none" w:sz="0" w:space="0" w:color="auto"/>
          </w:divBdr>
          <w:divsChild>
            <w:div w:id="1785462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723984">
      <w:bodyDiv w:val="1"/>
      <w:marLeft w:val="0"/>
      <w:marRight w:val="0"/>
      <w:marTop w:val="0"/>
      <w:marBottom w:val="0"/>
      <w:divBdr>
        <w:top w:val="none" w:sz="0" w:space="0" w:color="auto"/>
        <w:left w:val="none" w:sz="0" w:space="0" w:color="auto"/>
        <w:bottom w:val="none" w:sz="0" w:space="0" w:color="auto"/>
        <w:right w:val="none" w:sz="0" w:space="0" w:color="auto"/>
      </w:divBdr>
    </w:div>
    <w:div w:id="525869826">
      <w:bodyDiv w:val="1"/>
      <w:marLeft w:val="0"/>
      <w:marRight w:val="0"/>
      <w:marTop w:val="0"/>
      <w:marBottom w:val="0"/>
      <w:divBdr>
        <w:top w:val="none" w:sz="0" w:space="0" w:color="auto"/>
        <w:left w:val="none" w:sz="0" w:space="0" w:color="auto"/>
        <w:bottom w:val="none" w:sz="0" w:space="0" w:color="auto"/>
        <w:right w:val="none" w:sz="0" w:space="0" w:color="auto"/>
      </w:divBdr>
    </w:div>
    <w:div w:id="589507851">
      <w:bodyDiv w:val="1"/>
      <w:marLeft w:val="0"/>
      <w:marRight w:val="0"/>
      <w:marTop w:val="0"/>
      <w:marBottom w:val="0"/>
      <w:divBdr>
        <w:top w:val="none" w:sz="0" w:space="0" w:color="auto"/>
        <w:left w:val="none" w:sz="0" w:space="0" w:color="auto"/>
        <w:bottom w:val="none" w:sz="0" w:space="0" w:color="auto"/>
        <w:right w:val="none" w:sz="0" w:space="0" w:color="auto"/>
      </w:divBdr>
      <w:divsChild>
        <w:div w:id="628126148">
          <w:marLeft w:val="0"/>
          <w:marRight w:val="0"/>
          <w:marTop w:val="0"/>
          <w:marBottom w:val="0"/>
          <w:divBdr>
            <w:top w:val="none" w:sz="0" w:space="0" w:color="auto"/>
            <w:left w:val="none" w:sz="0" w:space="0" w:color="auto"/>
            <w:bottom w:val="none" w:sz="0" w:space="0" w:color="auto"/>
            <w:right w:val="none" w:sz="0" w:space="0" w:color="auto"/>
          </w:divBdr>
        </w:div>
      </w:divsChild>
    </w:div>
    <w:div w:id="698043836">
      <w:bodyDiv w:val="1"/>
      <w:marLeft w:val="0"/>
      <w:marRight w:val="0"/>
      <w:marTop w:val="0"/>
      <w:marBottom w:val="0"/>
      <w:divBdr>
        <w:top w:val="none" w:sz="0" w:space="0" w:color="auto"/>
        <w:left w:val="none" w:sz="0" w:space="0" w:color="auto"/>
        <w:bottom w:val="none" w:sz="0" w:space="0" w:color="auto"/>
        <w:right w:val="none" w:sz="0" w:space="0" w:color="auto"/>
      </w:divBdr>
    </w:div>
    <w:div w:id="891306711">
      <w:bodyDiv w:val="1"/>
      <w:marLeft w:val="0"/>
      <w:marRight w:val="0"/>
      <w:marTop w:val="0"/>
      <w:marBottom w:val="0"/>
      <w:divBdr>
        <w:top w:val="none" w:sz="0" w:space="0" w:color="auto"/>
        <w:left w:val="none" w:sz="0" w:space="0" w:color="auto"/>
        <w:bottom w:val="none" w:sz="0" w:space="0" w:color="auto"/>
        <w:right w:val="none" w:sz="0" w:space="0" w:color="auto"/>
      </w:divBdr>
    </w:div>
    <w:div w:id="1229612496">
      <w:bodyDiv w:val="1"/>
      <w:marLeft w:val="0"/>
      <w:marRight w:val="0"/>
      <w:marTop w:val="0"/>
      <w:marBottom w:val="0"/>
      <w:divBdr>
        <w:top w:val="none" w:sz="0" w:space="0" w:color="auto"/>
        <w:left w:val="none" w:sz="0" w:space="0" w:color="auto"/>
        <w:bottom w:val="none" w:sz="0" w:space="0" w:color="auto"/>
        <w:right w:val="none" w:sz="0" w:space="0" w:color="auto"/>
      </w:divBdr>
    </w:div>
    <w:div w:id="1241980984">
      <w:bodyDiv w:val="1"/>
      <w:marLeft w:val="0"/>
      <w:marRight w:val="0"/>
      <w:marTop w:val="0"/>
      <w:marBottom w:val="0"/>
      <w:divBdr>
        <w:top w:val="none" w:sz="0" w:space="0" w:color="auto"/>
        <w:left w:val="none" w:sz="0" w:space="0" w:color="auto"/>
        <w:bottom w:val="none" w:sz="0" w:space="0" w:color="auto"/>
        <w:right w:val="none" w:sz="0" w:space="0" w:color="auto"/>
      </w:divBdr>
    </w:div>
    <w:div w:id="1243174423">
      <w:bodyDiv w:val="1"/>
      <w:marLeft w:val="0"/>
      <w:marRight w:val="0"/>
      <w:marTop w:val="0"/>
      <w:marBottom w:val="0"/>
      <w:divBdr>
        <w:top w:val="none" w:sz="0" w:space="0" w:color="auto"/>
        <w:left w:val="none" w:sz="0" w:space="0" w:color="auto"/>
        <w:bottom w:val="none" w:sz="0" w:space="0" w:color="auto"/>
        <w:right w:val="none" w:sz="0" w:space="0" w:color="auto"/>
      </w:divBdr>
      <w:divsChild>
        <w:div w:id="1157188275">
          <w:marLeft w:val="0"/>
          <w:marRight w:val="0"/>
          <w:marTop w:val="0"/>
          <w:marBottom w:val="0"/>
          <w:divBdr>
            <w:top w:val="none" w:sz="0" w:space="0" w:color="auto"/>
            <w:left w:val="none" w:sz="0" w:space="0" w:color="auto"/>
            <w:bottom w:val="none" w:sz="0" w:space="0" w:color="auto"/>
            <w:right w:val="none" w:sz="0" w:space="0" w:color="auto"/>
          </w:divBdr>
        </w:div>
      </w:divsChild>
    </w:div>
    <w:div w:id="1289504821">
      <w:bodyDiv w:val="1"/>
      <w:marLeft w:val="0"/>
      <w:marRight w:val="0"/>
      <w:marTop w:val="0"/>
      <w:marBottom w:val="0"/>
      <w:divBdr>
        <w:top w:val="none" w:sz="0" w:space="0" w:color="auto"/>
        <w:left w:val="none" w:sz="0" w:space="0" w:color="auto"/>
        <w:bottom w:val="none" w:sz="0" w:space="0" w:color="auto"/>
        <w:right w:val="none" w:sz="0" w:space="0" w:color="auto"/>
      </w:divBdr>
    </w:div>
    <w:div w:id="1563253857">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849713228">
      <w:bodyDiv w:val="1"/>
      <w:marLeft w:val="0"/>
      <w:marRight w:val="0"/>
      <w:marTop w:val="0"/>
      <w:marBottom w:val="0"/>
      <w:divBdr>
        <w:top w:val="none" w:sz="0" w:space="0" w:color="auto"/>
        <w:left w:val="none" w:sz="0" w:space="0" w:color="auto"/>
        <w:bottom w:val="none" w:sz="0" w:space="0" w:color="auto"/>
        <w:right w:val="none" w:sz="0" w:space="0" w:color="auto"/>
      </w:divBdr>
    </w:div>
    <w:div w:id="1986665199">
      <w:bodyDiv w:val="1"/>
      <w:marLeft w:val="0"/>
      <w:marRight w:val="0"/>
      <w:marTop w:val="0"/>
      <w:marBottom w:val="0"/>
      <w:divBdr>
        <w:top w:val="none" w:sz="0" w:space="0" w:color="auto"/>
        <w:left w:val="none" w:sz="0" w:space="0" w:color="auto"/>
        <w:bottom w:val="none" w:sz="0" w:space="0" w:color="auto"/>
        <w:right w:val="none" w:sz="0" w:space="0" w:color="auto"/>
      </w:divBdr>
    </w:div>
    <w:div w:id="2025789469">
      <w:bodyDiv w:val="1"/>
      <w:marLeft w:val="0"/>
      <w:marRight w:val="0"/>
      <w:marTop w:val="0"/>
      <w:marBottom w:val="0"/>
      <w:divBdr>
        <w:top w:val="none" w:sz="0" w:space="0" w:color="auto"/>
        <w:left w:val="none" w:sz="0" w:space="0" w:color="auto"/>
        <w:bottom w:val="none" w:sz="0" w:space="0" w:color="auto"/>
        <w:right w:val="none" w:sz="0" w:space="0" w:color="auto"/>
      </w:divBdr>
      <w:divsChild>
        <w:div w:id="451439913">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556;&#23425;&#33322;\OneDrive%20-%20xiaomi\&#25991;&#26723;\Custom%20Office%20Templates\S4-2xxxxx%20templat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D98732-EE6D-48A9-993E-15AC77D73E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S4-2xxxxx template.dotx</Template>
  <TotalTime>16</TotalTime>
  <Pages>1</Pages>
  <Words>705</Words>
  <Characters>4019</Characters>
  <Application>Microsoft Office Word</Application>
  <DocSecurity>4</DocSecurity>
  <Lines>33</Lines>
  <Paragraphs>9</Paragraphs>
  <ScaleCrop>false</ScaleCrop>
  <Company>ETSI Sophia-Antipolis</Company>
  <LinksUpToDate>false</LinksUpToDate>
  <CharactersWithSpaces>4715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吴宁航</dc:creator>
  <cp:keywords/>
  <dc:description>Template for presentation of Specifications to TSGs and WGs</dc:description>
  <cp:lastModifiedBy>Nien Wu 吴宁航</cp:lastModifiedBy>
  <cp:revision>105</cp:revision>
  <dcterms:created xsi:type="dcterms:W3CDTF">2023-04-10T23:44:00Z</dcterms:created>
  <dcterms:modified xsi:type="dcterms:W3CDTF">2024-06-28T02:43:00Z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d3b8e0005a711ee800029c6000028c6">
    <vt:lpwstr>CWM7d2mHP9tAANWa8jKReYRAR97bqhVCagR9vraWMA6QTjIJkEEwxhqTcVuBdHAudx5O68bRb3V/bbw7yNU0UZM2w==</vt:lpwstr>
  </property>
  <property fmtid="{D5CDD505-2E9C-101B-9397-08002B2CF9AE}" pid="3" name="CWM64a8ff40345b11ef8000771d0000761d">
    <vt:lpwstr>CWMZ8EJOOlBeej2THA9jDM4TwyLB2vif8i9ziBHngl886/Q96a7UrhCJxoUMZMM6TSJwOcmGN8ZivBAXA4RS++r1w==</vt:lpwstr>
  </property>
</Properties>
</file>